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700" w:rsidRPr="00C94067" w:rsidRDefault="00F25700" w:rsidP="00B97CC1">
      <w:pPr>
        <w:shd w:val="clear" w:color="auto" w:fill="FFFFFF"/>
        <w:spacing w:after="0" w:line="240" w:lineRule="auto"/>
        <w:ind w:right="569" w:firstLine="709"/>
        <w:jc w:val="right"/>
        <w:outlineLvl w:val="0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C94067">
        <w:rPr>
          <w:rFonts w:ascii="Times New Roman" w:hAnsi="Times New Roman"/>
          <w:b/>
          <w:bCs/>
          <w:spacing w:val="-1"/>
          <w:sz w:val="28"/>
          <w:szCs w:val="28"/>
        </w:rPr>
        <w:t>ПРОЕКТ</w:t>
      </w:r>
    </w:p>
    <w:p w:rsidR="00F25700" w:rsidRPr="00C94067" w:rsidRDefault="00F25700" w:rsidP="003E58FA">
      <w:pPr>
        <w:shd w:val="clear" w:color="auto" w:fill="FFFFFF"/>
        <w:tabs>
          <w:tab w:val="left" w:pos="9639"/>
        </w:tabs>
        <w:spacing w:after="0" w:line="240" w:lineRule="auto"/>
        <w:ind w:right="2" w:firstLine="709"/>
        <w:jc w:val="center"/>
        <w:outlineLvl w:val="0"/>
        <w:rPr>
          <w:rFonts w:ascii="Times New Roman" w:hAnsi="Times New Roman"/>
          <w:b/>
          <w:spacing w:val="-6"/>
          <w:sz w:val="28"/>
          <w:szCs w:val="28"/>
        </w:rPr>
      </w:pPr>
    </w:p>
    <w:p w:rsidR="00F25700" w:rsidRPr="00C94067" w:rsidRDefault="00F25700" w:rsidP="003E58FA">
      <w:pPr>
        <w:shd w:val="clear" w:color="auto" w:fill="FFFFFF"/>
        <w:tabs>
          <w:tab w:val="left" w:pos="9639"/>
        </w:tabs>
        <w:spacing w:after="0" w:line="240" w:lineRule="auto"/>
        <w:ind w:right="2" w:firstLine="709"/>
        <w:jc w:val="center"/>
        <w:outlineLvl w:val="0"/>
        <w:rPr>
          <w:rFonts w:ascii="Times New Roman" w:hAnsi="Times New Roman"/>
          <w:b/>
          <w:spacing w:val="-6"/>
          <w:sz w:val="28"/>
          <w:szCs w:val="28"/>
        </w:rPr>
      </w:pPr>
    </w:p>
    <w:p w:rsidR="00F25700" w:rsidRPr="00C94067" w:rsidRDefault="00F25700" w:rsidP="003E58FA">
      <w:pPr>
        <w:shd w:val="clear" w:color="auto" w:fill="FFFFFF"/>
        <w:tabs>
          <w:tab w:val="left" w:pos="9639"/>
        </w:tabs>
        <w:spacing w:after="0" w:line="240" w:lineRule="auto"/>
        <w:ind w:right="2" w:firstLine="709"/>
        <w:jc w:val="center"/>
        <w:outlineLvl w:val="0"/>
        <w:rPr>
          <w:rFonts w:ascii="Times New Roman" w:hAnsi="Times New Roman"/>
          <w:b/>
          <w:spacing w:val="-6"/>
          <w:sz w:val="28"/>
          <w:szCs w:val="28"/>
        </w:rPr>
      </w:pPr>
    </w:p>
    <w:p w:rsidR="00F25700" w:rsidRPr="00C94067" w:rsidRDefault="00F25700" w:rsidP="003E58FA">
      <w:pPr>
        <w:shd w:val="clear" w:color="auto" w:fill="FFFFFF"/>
        <w:tabs>
          <w:tab w:val="left" w:pos="9639"/>
        </w:tabs>
        <w:spacing w:after="0" w:line="240" w:lineRule="auto"/>
        <w:ind w:right="2" w:firstLine="709"/>
        <w:jc w:val="center"/>
        <w:outlineLvl w:val="0"/>
        <w:rPr>
          <w:rFonts w:ascii="Times New Roman" w:hAnsi="Times New Roman"/>
          <w:b/>
          <w:spacing w:val="-6"/>
          <w:sz w:val="28"/>
          <w:szCs w:val="28"/>
        </w:rPr>
      </w:pPr>
    </w:p>
    <w:p w:rsidR="00F25700" w:rsidRPr="00C94067" w:rsidRDefault="00F25700" w:rsidP="003E58FA">
      <w:pPr>
        <w:shd w:val="clear" w:color="auto" w:fill="FFFFFF"/>
        <w:tabs>
          <w:tab w:val="left" w:pos="9639"/>
        </w:tabs>
        <w:spacing w:after="0" w:line="240" w:lineRule="auto"/>
        <w:ind w:right="2" w:firstLine="709"/>
        <w:jc w:val="center"/>
        <w:outlineLvl w:val="0"/>
        <w:rPr>
          <w:rFonts w:ascii="Times New Roman" w:hAnsi="Times New Roman"/>
          <w:b/>
          <w:spacing w:val="-6"/>
          <w:sz w:val="28"/>
          <w:szCs w:val="28"/>
        </w:rPr>
      </w:pPr>
    </w:p>
    <w:p w:rsidR="00F25700" w:rsidRPr="00C94067" w:rsidRDefault="00F25700" w:rsidP="003E58FA">
      <w:pPr>
        <w:shd w:val="clear" w:color="auto" w:fill="FFFFFF"/>
        <w:tabs>
          <w:tab w:val="left" w:pos="9639"/>
        </w:tabs>
        <w:spacing w:after="0" w:line="240" w:lineRule="auto"/>
        <w:ind w:right="2" w:firstLine="709"/>
        <w:jc w:val="center"/>
        <w:outlineLvl w:val="0"/>
        <w:rPr>
          <w:rFonts w:ascii="Times New Roman" w:hAnsi="Times New Roman"/>
          <w:b/>
          <w:spacing w:val="-6"/>
          <w:sz w:val="28"/>
          <w:szCs w:val="28"/>
        </w:rPr>
      </w:pPr>
    </w:p>
    <w:p w:rsidR="00F25700" w:rsidRPr="00C94067" w:rsidRDefault="00F25700" w:rsidP="003E58FA">
      <w:pPr>
        <w:shd w:val="clear" w:color="auto" w:fill="FFFFFF"/>
        <w:tabs>
          <w:tab w:val="left" w:pos="9639"/>
        </w:tabs>
        <w:spacing w:after="0" w:line="240" w:lineRule="auto"/>
        <w:ind w:right="2" w:firstLine="709"/>
        <w:jc w:val="center"/>
        <w:outlineLvl w:val="0"/>
        <w:rPr>
          <w:rFonts w:ascii="Times New Roman" w:hAnsi="Times New Roman"/>
          <w:b/>
          <w:spacing w:val="-6"/>
          <w:sz w:val="28"/>
          <w:szCs w:val="28"/>
        </w:rPr>
      </w:pPr>
    </w:p>
    <w:p w:rsidR="00F25700" w:rsidRPr="00C94067" w:rsidRDefault="00F25700" w:rsidP="003E58FA">
      <w:pPr>
        <w:shd w:val="clear" w:color="auto" w:fill="FFFFFF"/>
        <w:tabs>
          <w:tab w:val="left" w:pos="9639"/>
        </w:tabs>
        <w:spacing w:after="0" w:line="240" w:lineRule="auto"/>
        <w:ind w:right="2" w:firstLine="709"/>
        <w:jc w:val="center"/>
        <w:outlineLvl w:val="0"/>
        <w:rPr>
          <w:rFonts w:ascii="Times New Roman" w:hAnsi="Times New Roman"/>
          <w:b/>
          <w:spacing w:val="-6"/>
          <w:sz w:val="28"/>
          <w:szCs w:val="28"/>
        </w:rPr>
      </w:pPr>
    </w:p>
    <w:p w:rsidR="00F25700" w:rsidRPr="00C94067" w:rsidRDefault="00F25700" w:rsidP="003E58FA">
      <w:pPr>
        <w:shd w:val="clear" w:color="auto" w:fill="FFFFFF"/>
        <w:tabs>
          <w:tab w:val="left" w:pos="9639"/>
        </w:tabs>
        <w:spacing w:after="0" w:line="240" w:lineRule="auto"/>
        <w:ind w:right="2" w:firstLine="709"/>
        <w:jc w:val="center"/>
        <w:outlineLvl w:val="0"/>
        <w:rPr>
          <w:rFonts w:ascii="Times New Roman" w:hAnsi="Times New Roman"/>
          <w:b/>
          <w:spacing w:val="-6"/>
          <w:sz w:val="28"/>
          <w:szCs w:val="28"/>
        </w:rPr>
      </w:pPr>
    </w:p>
    <w:p w:rsidR="00F25700" w:rsidRPr="00C94067" w:rsidRDefault="00F25700" w:rsidP="003E58FA">
      <w:pPr>
        <w:shd w:val="clear" w:color="auto" w:fill="FFFFFF"/>
        <w:tabs>
          <w:tab w:val="left" w:pos="9639"/>
        </w:tabs>
        <w:spacing w:after="0" w:line="240" w:lineRule="auto"/>
        <w:ind w:right="2" w:firstLine="709"/>
        <w:jc w:val="center"/>
        <w:outlineLvl w:val="0"/>
        <w:rPr>
          <w:rFonts w:ascii="Times New Roman" w:hAnsi="Times New Roman"/>
          <w:b/>
          <w:spacing w:val="-6"/>
          <w:sz w:val="28"/>
          <w:szCs w:val="28"/>
        </w:rPr>
      </w:pPr>
    </w:p>
    <w:p w:rsidR="00F25700" w:rsidRPr="00C94067" w:rsidRDefault="00F25700" w:rsidP="00E536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C94067">
        <w:rPr>
          <w:rFonts w:ascii="Times New Roman" w:hAnsi="Times New Roman"/>
          <w:b/>
          <w:sz w:val="28"/>
          <w:szCs w:val="28"/>
        </w:rPr>
        <w:t xml:space="preserve">Об </w:t>
      </w:r>
      <w:r>
        <w:rPr>
          <w:rFonts w:ascii="Times New Roman" w:hAnsi="Times New Roman"/>
          <w:b/>
          <w:sz w:val="28"/>
          <w:szCs w:val="28"/>
        </w:rPr>
        <w:t>утверждении положения о</w:t>
      </w:r>
    </w:p>
    <w:p w:rsidR="00F25700" w:rsidRDefault="00F25700" w:rsidP="00C02241">
      <w:pPr>
        <w:shd w:val="clear" w:color="auto" w:fill="FFFFFF"/>
        <w:tabs>
          <w:tab w:val="left" w:pos="8505"/>
          <w:tab w:val="left" w:pos="9639"/>
        </w:tabs>
        <w:spacing w:after="0" w:line="240" w:lineRule="auto"/>
        <w:ind w:right="2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C94067">
        <w:rPr>
          <w:rFonts w:ascii="Times New Roman" w:hAnsi="Times New Roman"/>
          <w:b/>
          <w:sz w:val="28"/>
          <w:szCs w:val="28"/>
        </w:rPr>
        <w:t xml:space="preserve">комиссии по </w:t>
      </w:r>
      <w:r>
        <w:rPr>
          <w:rFonts w:ascii="Times New Roman" w:hAnsi="Times New Roman"/>
          <w:b/>
          <w:sz w:val="28"/>
          <w:szCs w:val="28"/>
        </w:rPr>
        <w:t xml:space="preserve">рассмотрению вопросов списания </w:t>
      </w:r>
    </w:p>
    <w:p w:rsidR="00F25700" w:rsidRDefault="00F25700" w:rsidP="002E2661">
      <w:pPr>
        <w:shd w:val="clear" w:color="auto" w:fill="FFFFFF"/>
        <w:tabs>
          <w:tab w:val="left" w:pos="8505"/>
          <w:tab w:val="left" w:pos="9639"/>
        </w:tabs>
        <w:spacing w:after="0" w:line="240" w:lineRule="auto"/>
        <w:ind w:right="2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недвижимого имущества </w:t>
      </w:r>
      <w:r w:rsidRPr="00C94067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</w:p>
    <w:p w:rsidR="00F25700" w:rsidRPr="002E2661" w:rsidRDefault="00F25700" w:rsidP="002E2661">
      <w:pPr>
        <w:shd w:val="clear" w:color="auto" w:fill="FFFFFF"/>
        <w:tabs>
          <w:tab w:val="left" w:pos="8505"/>
          <w:tab w:val="left" w:pos="9639"/>
        </w:tabs>
        <w:spacing w:after="0" w:line="240" w:lineRule="auto"/>
        <w:ind w:right="2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C94067">
        <w:rPr>
          <w:rFonts w:ascii="Times New Roman" w:hAnsi="Times New Roman"/>
          <w:b/>
          <w:sz w:val="28"/>
          <w:szCs w:val="28"/>
        </w:rPr>
        <w:t>Щербиновский район</w:t>
      </w:r>
    </w:p>
    <w:p w:rsidR="00F25700" w:rsidRPr="00C94067" w:rsidRDefault="00F25700" w:rsidP="000C0E4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5700" w:rsidRPr="002E2661" w:rsidRDefault="00F25700" w:rsidP="002E26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2661">
        <w:rPr>
          <w:rFonts w:ascii="Times New Roman" w:hAnsi="Times New Roman"/>
          <w:sz w:val="28"/>
          <w:szCs w:val="28"/>
        </w:rPr>
        <w:t xml:space="preserve">В соответствии с Федеральным законом от 6 октября 2003 </w:t>
      </w:r>
      <w:r>
        <w:rPr>
          <w:rFonts w:ascii="Times New Roman" w:hAnsi="Times New Roman"/>
          <w:sz w:val="28"/>
          <w:szCs w:val="28"/>
        </w:rPr>
        <w:t xml:space="preserve">года </w:t>
      </w:r>
      <w:r w:rsidRPr="002E2661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 в Российской Фед</w:t>
      </w:r>
      <w:r w:rsidRPr="002E2661">
        <w:rPr>
          <w:rFonts w:ascii="Times New Roman" w:hAnsi="Times New Roman"/>
          <w:sz w:val="28"/>
          <w:szCs w:val="28"/>
        </w:rPr>
        <w:t>е</w:t>
      </w:r>
      <w:r w:rsidRPr="002E2661">
        <w:rPr>
          <w:rFonts w:ascii="Times New Roman" w:hAnsi="Times New Roman"/>
          <w:sz w:val="28"/>
          <w:szCs w:val="28"/>
        </w:rPr>
        <w:t>рации», решением Совета муниципального образования Щербиновский район от 28 мая 2015 года № 4 «</w:t>
      </w:r>
      <w:r w:rsidRPr="002E2661">
        <w:rPr>
          <w:rFonts w:ascii="Times New Roman" w:hAnsi="Times New Roman"/>
          <w:bCs/>
          <w:sz w:val="28"/>
          <w:szCs w:val="28"/>
        </w:rPr>
        <w:t>Об утверждении Положения о порядке упра</w:t>
      </w:r>
      <w:r w:rsidRPr="002E2661">
        <w:rPr>
          <w:rFonts w:ascii="Times New Roman" w:hAnsi="Times New Roman"/>
          <w:bCs/>
          <w:sz w:val="28"/>
          <w:szCs w:val="28"/>
        </w:rPr>
        <w:t>в</w:t>
      </w:r>
      <w:r w:rsidRPr="002E2661">
        <w:rPr>
          <w:rFonts w:ascii="Times New Roman" w:hAnsi="Times New Roman"/>
          <w:bCs/>
          <w:sz w:val="28"/>
          <w:szCs w:val="28"/>
        </w:rPr>
        <w:t>ления и распоряжения объектами</w:t>
      </w:r>
      <w:r w:rsidRPr="002E2661">
        <w:rPr>
          <w:rFonts w:ascii="Times New Roman" w:hAnsi="Times New Roman"/>
          <w:sz w:val="28"/>
          <w:szCs w:val="28"/>
        </w:rPr>
        <w:t xml:space="preserve"> </w:t>
      </w:r>
      <w:r w:rsidRPr="002E2661">
        <w:rPr>
          <w:rFonts w:ascii="Times New Roman" w:hAnsi="Times New Roman"/>
          <w:bCs/>
          <w:sz w:val="28"/>
          <w:szCs w:val="28"/>
        </w:rPr>
        <w:t>муниципальной собственности муниципал</w:t>
      </w:r>
      <w:r w:rsidRPr="002E2661">
        <w:rPr>
          <w:rFonts w:ascii="Times New Roman" w:hAnsi="Times New Roman"/>
          <w:bCs/>
          <w:sz w:val="28"/>
          <w:szCs w:val="28"/>
        </w:rPr>
        <w:t>ь</w:t>
      </w:r>
      <w:r w:rsidRPr="002E2661">
        <w:rPr>
          <w:rFonts w:ascii="Times New Roman" w:hAnsi="Times New Roman"/>
          <w:bCs/>
          <w:sz w:val="28"/>
          <w:szCs w:val="28"/>
        </w:rPr>
        <w:t>ного обр</w:t>
      </w:r>
      <w:r w:rsidRPr="002E2661">
        <w:rPr>
          <w:rFonts w:ascii="Times New Roman" w:hAnsi="Times New Roman"/>
          <w:bCs/>
          <w:sz w:val="28"/>
          <w:szCs w:val="28"/>
        </w:rPr>
        <w:t>а</w:t>
      </w:r>
      <w:r w:rsidRPr="002E2661">
        <w:rPr>
          <w:rFonts w:ascii="Times New Roman" w:hAnsi="Times New Roman"/>
          <w:bCs/>
          <w:sz w:val="28"/>
          <w:szCs w:val="28"/>
        </w:rPr>
        <w:t xml:space="preserve">зования Щербиновский район» </w:t>
      </w:r>
      <w:r w:rsidRPr="002E2661">
        <w:rPr>
          <w:rFonts w:ascii="Times New Roman" w:hAnsi="Times New Roman"/>
          <w:sz w:val="28"/>
          <w:szCs w:val="28"/>
        </w:rPr>
        <w:t>п о с т а н о в л я ю:</w:t>
      </w:r>
    </w:p>
    <w:p w:rsidR="00F25700" w:rsidRPr="00C94067" w:rsidRDefault="00F25700" w:rsidP="002B53CD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26282F"/>
          <w:spacing w:val="-6"/>
          <w:sz w:val="28"/>
          <w:szCs w:val="28"/>
        </w:rPr>
      </w:pPr>
      <w:r w:rsidRPr="00C94067">
        <w:rPr>
          <w:rFonts w:ascii="Times New Roman" w:hAnsi="Times New Roman"/>
          <w:bCs/>
          <w:color w:val="26282F"/>
          <w:spacing w:val="-6"/>
          <w:sz w:val="28"/>
          <w:szCs w:val="28"/>
        </w:rPr>
        <w:t xml:space="preserve">1. </w:t>
      </w:r>
      <w:r>
        <w:rPr>
          <w:rFonts w:ascii="Times New Roman" w:hAnsi="Times New Roman"/>
          <w:spacing w:val="-4"/>
          <w:sz w:val="28"/>
          <w:szCs w:val="28"/>
        </w:rPr>
        <w:t>Утвердить положение о</w:t>
      </w:r>
      <w:r>
        <w:rPr>
          <w:rFonts w:ascii="Times New Roman" w:hAnsi="Times New Roman"/>
          <w:sz w:val="28"/>
          <w:szCs w:val="28"/>
        </w:rPr>
        <w:t xml:space="preserve"> комиссии по рассмотрению вопросов списания недвижимого имущества</w:t>
      </w:r>
      <w:r w:rsidRPr="00C94067">
        <w:rPr>
          <w:rFonts w:ascii="Times New Roman" w:hAnsi="Times New Roman"/>
          <w:sz w:val="28"/>
          <w:szCs w:val="28"/>
        </w:rPr>
        <w:t xml:space="preserve"> муниципального образования Щербиновский район (</w:t>
      </w:r>
      <w:r>
        <w:rPr>
          <w:rFonts w:ascii="Times New Roman" w:hAnsi="Times New Roman"/>
          <w:sz w:val="28"/>
          <w:szCs w:val="28"/>
        </w:rPr>
        <w:t>прилагается</w:t>
      </w:r>
      <w:r w:rsidRPr="00C94067">
        <w:rPr>
          <w:rFonts w:ascii="Times New Roman" w:hAnsi="Times New Roman"/>
          <w:sz w:val="28"/>
          <w:szCs w:val="28"/>
        </w:rPr>
        <w:t>)</w:t>
      </w:r>
      <w:r w:rsidRPr="00C94067">
        <w:rPr>
          <w:rFonts w:ascii="Times New Roman" w:hAnsi="Times New Roman"/>
          <w:bCs/>
          <w:color w:val="26282F"/>
          <w:spacing w:val="-6"/>
          <w:sz w:val="28"/>
          <w:szCs w:val="28"/>
        </w:rPr>
        <w:t>.</w:t>
      </w:r>
    </w:p>
    <w:p w:rsidR="00F25700" w:rsidRPr="00C94067" w:rsidRDefault="00F25700" w:rsidP="002E2661">
      <w:pPr>
        <w:pStyle w:val="10"/>
        <w:ind w:firstLine="709"/>
        <w:rPr>
          <w:rFonts w:ascii="Times New Roman" w:hAnsi="Times New Roman" w:cs="Times New Roman"/>
          <w:sz w:val="28"/>
          <w:szCs w:val="28"/>
        </w:rPr>
      </w:pPr>
      <w:r w:rsidRPr="00C94067">
        <w:rPr>
          <w:rFonts w:ascii="Times New Roman" w:hAnsi="Times New Roman" w:cs="Times New Roman"/>
          <w:sz w:val="28"/>
          <w:szCs w:val="28"/>
        </w:rPr>
        <w:t xml:space="preserve">2. Признать утратившим </w:t>
      </w:r>
      <w:r>
        <w:rPr>
          <w:rFonts w:ascii="Times New Roman" w:hAnsi="Times New Roman" w:cs="Times New Roman"/>
          <w:sz w:val="28"/>
          <w:szCs w:val="28"/>
        </w:rPr>
        <w:t xml:space="preserve">силу </w:t>
      </w:r>
      <w:r w:rsidRPr="00C94067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C94067">
        <w:rPr>
          <w:rFonts w:ascii="Times New Roman" w:hAnsi="Times New Roman" w:cs="Times New Roman"/>
          <w:sz w:val="28"/>
          <w:szCs w:val="28"/>
        </w:rPr>
        <w:t>администрации муниц</w:t>
      </w:r>
      <w:r w:rsidRPr="00C94067">
        <w:rPr>
          <w:rFonts w:ascii="Times New Roman" w:hAnsi="Times New Roman" w:cs="Times New Roman"/>
          <w:sz w:val="28"/>
          <w:szCs w:val="28"/>
        </w:rPr>
        <w:t>и</w:t>
      </w:r>
      <w:r w:rsidRPr="00C94067">
        <w:rPr>
          <w:rFonts w:ascii="Times New Roman" w:hAnsi="Times New Roman" w:cs="Times New Roman"/>
          <w:sz w:val="28"/>
          <w:szCs w:val="28"/>
        </w:rPr>
        <w:t xml:space="preserve">пального образования Щербиновский район </w:t>
      </w:r>
      <w:r w:rsidRPr="00C94067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sz w:val="28"/>
          <w:szCs w:val="28"/>
        </w:rPr>
        <w:t>25 ноября 2021</w:t>
      </w:r>
      <w:r w:rsidRPr="00C94067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C94067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828</w:t>
      </w:r>
      <w:r w:rsidRPr="00C94067">
        <w:rPr>
          <w:rFonts w:ascii="Times New Roman" w:hAnsi="Times New Roman" w:cs="Times New Roman"/>
          <w:sz w:val="28"/>
          <w:szCs w:val="28"/>
        </w:rPr>
        <w:t xml:space="preserve"> «Об образовании комиссии по </w:t>
      </w:r>
      <w:r>
        <w:rPr>
          <w:rFonts w:ascii="Times New Roman" w:hAnsi="Times New Roman" w:cs="Times New Roman"/>
          <w:sz w:val="28"/>
          <w:szCs w:val="28"/>
        </w:rPr>
        <w:t>рассмотрению вопросов списания недв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жимого имущества </w:t>
      </w:r>
      <w:r w:rsidRPr="00C94067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район».</w:t>
      </w:r>
    </w:p>
    <w:p w:rsidR="00F25700" w:rsidRPr="002B53CD" w:rsidRDefault="00F25700" w:rsidP="002B53CD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B53CD">
        <w:rPr>
          <w:rFonts w:ascii="Times New Roman" w:hAnsi="Times New Roman"/>
          <w:sz w:val="28"/>
          <w:szCs w:val="28"/>
        </w:rPr>
        <w:t>. Отделу по взаимодействию с органами местного самоуправления а</w:t>
      </w:r>
      <w:r w:rsidRPr="002B53CD">
        <w:rPr>
          <w:rFonts w:ascii="Times New Roman" w:hAnsi="Times New Roman"/>
          <w:sz w:val="28"/>
          <w:szCs w:val="28"/>
        </w:rPr>
        <w:t>д</w:t>
      </w:r>
      <w:r w:rsidRPr="002B53CD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F25700" w:rsidRPr="002B53CD" w:rsidRDefault="00F25700" w:rsidP="002B53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B53CD">
        <w:rPr>
          <w:rFonts w:ascii="Times New Roman" w:hAnsi="Times New Roman" w:cs="Times New Roman"/>
          <w:sz w:val="28"/>
          <w:szCs w:val="28"/>
        </w:rPr>
        <w:t>. Отделу муниципальной службы, кадровой политики и делопроизводс</w:t>
      </w:r>
      <w:r w:rsidRPr="002B53CD">
        <w:rPr>
          <w:rFonts w:ascii="Times New Roman" w:hAnsi="Times New Roman" w:cs="Times New Roman"/>
          <w:sz w:val="28"/>
          <w:szCs w:val="28"/>
        </w:rPr>
        <w:t>т</w:t>
      </w:r>
      <w:r w:rsidRPr="002B53CD">
        <w:rPr>
          <w:rFonts w:ascii="Times New Roman" w:hAnsi="Times New Roman" w:cs="Times New Roman"/>
          <w:sz w:val="28"/>
          <w:szCs w:val="28"/>
        </w:rPr>
        <w:t>ва администрации муниципального образования Щербиновский район (Гусева) опубликовать настоящее решение в периодическом печатном издании «Инфо</w:t>
      </w:r>
      <w:r w:rsidRPr="002B53CD">
        <w:rPr>
          <w:rFonts w:ascii="Times New Roman" w:hAnsi="Times New Roman" w:cs="Times New Roman"/>
          <w:sz w:val="28"/>
          <w:szCs w:val="28"/>
        </w:rPr>
        <w:t>р</w:t>
      </w:r>
      <w:r w:rsidRPr="002B53CD">
        <w:rPr>
          <w:rFonts w:ascii="Times New Roman" w:hAnsi="Times New Roman" w:cs="Times New Roman"/>
          <w:sz w:val="28"/>
          <w:szCs w:val="28"/>
        </w:rPr>
        <w:t>мационный бюллетень органов местного самоуправления муниципального о</w:t>
      </w:r>
      <w:r w:rsidRPr="002B53CD">
        <w:rPr>
          <w:rFonts w:ascii="Times New Roman" w:hAnsi="Times New Roman" w:cs="Times New Roman"/>
          <w:sz w:val="28"/>
          <w:szCs w:val="28"/>
        </w:rPr>
        <w:t>б</w:t>
      </w:r>
      <w:r w:rsidRPr="002B53CD">
        <w:rPr>
          <w:rFonts w:ascii="Times New Roman" w:hAnsi="Times New Roman" w:cs="Times New Roman"/>
          <w:sz w:val="28"/>
          <w:szCs w:val="28"/>
        </w:rPr>
        <w:t>разования Щербиновский район».</w:t>
      </w:r>
    </w:p>
    <w:p w:rsidR="00F25700" w:rsidRDefault="00F25700" w:rsidP="002B53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2B53CD">
        <w:rPr>
          <w:rFonts w:ascii="Times New Roman" w:hAnsi="Times New Roman" w:cs="Times New Roman"/>
          <w:sz w:val="28"/>
          <w:szCs w:val="28"/>
        </w:rPr>
        <w:t>. Контроль за выполнением настоящего постановления оставляю за с</w:t>
      </w:r>
      <w:r w:rsidRPr="002B53CD">
        <w:rPr>
          <w:rFonts w:ascii="Times New Roman" w:hAnsi="Times New Roman" w:cs="Times New Roman"/>
          <w:sz w:val="28"/>
          <w:szCs w:val="28"/>
        </w:rPr>
        <w:t>о</w:t>
      </w:r>
      <w:r w:rsidRPr="002B53CD">
        <w:rPr>
          <w:rFonts w:ascii="Times New Roman" w:hAnsi="Times New Roman" w:cs="Times New Roman"/>
          <w:sz w:val="28"/>
          <w:szCs w:val="28"/>
        </w:rPr>
        <w:t>бой.</w:t>
      </w:r>
    </w:p>
    <w:p w:rsidR="00F25700" w:rsidRDefault="00F25700" w:rsidP="002B53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5700" w:rsidRDefault="00F25700" w:rsidP="002B53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5700" w:rsidRDefault="00F25700" w:rsidP="002B53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5700" w:rsidRPr="002B53CD" w:rsidRDefault="00F25700" w:rsidP="002B53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5700" w:rsidRPr="002B53CD" w:rsidRDefault="00F25700" w:rsidP="002B53CD">
      <w:pPr>
        <w:spacing w:after="0"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2B53CD">
        <w:rPr>
          <w:rFonts w:ascii="Times New Roman" w:hAnsi="Times New Roman"/>
          <w:sz w:val="28"/>
          <w:szCs w:val="28"/>
        </w:rPr>
        <w:t>. Постановление вступает в силу на следующий день после его офиц</w:t>
      </w:r>
      <w:r w:rsidRPr="002B53CD">
        <w:rPr>
          <w:rFonts w:ascii="Times New Roman" w:hAnsi="Times New Roman"/>
          <w:sz w:val="28"/>
          <w:szCs w:val="28"/>
        </w:rPr>
        <w:t>и</w:t>
      </w:r>
      <w:r w:rsidRPr="002B53CD">
        <w:rPr>
          <w:rFonts w:ascii="Times New Roman" w:hAnsi="Times New Roman"/>
          <w:sz w:val="28"/>
          <w:szCs w:val="28"/>
        </w:rPr>
        <w:t>ального опубликования.</w:t>
      </w:r>
    </w:p>
    <w:p w:rsidR="00F25700" w:rsidRPr="00C94067" w:rsidRDefault="00F25700" w:rsidP="00451101">
      <w:pPr>
        <w:shd w:val="clear" w:color="auto" w:fill="FFFFFF"/>
        <w:tabs>
          <w:tab w:val="left" w:pos="115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5700" w:rsidRDefault="00F25700" w:rsidP="00451101">
      <w:pPr>
        <w:shd w:val="clear" w:color="auto" w:fill="FFFFFF"/>
        <w:tabs>
          <w:tab w:val="left" w:pos="115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5700" w:rsidRPr="00C94067" w:rsidRDefault="00F25700" w:rsidP="00451101">
      <w:pPr>
        <w:shd w:val="clear" w:color="auto" w:fill="FFFFFF"/>
        <w:tabs>
          <w:tab w:val="left" w:pos="115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5700" w:rsidRPr="00C94067" w:rsidRDefault="00F25700" w:rsidP="00477F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4067">
        <w:rPr>
          <w:rFonts w:ascii="Times New Roman" w:hAnsi="Times New Roman"/>
          <w:sz w:val="28"/>
          <w:szCs w:val="28"/>
        </w:rPr>
        <w:t>Исполняющий полномочия главы</w:t>
      </w:r>
    </w:p>
    <w:p w:rsidR="00F25700" w:rsidRPr="00C94067" w:rsidRDefault="00F25700" w:rsidP="00477F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4067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F25700" w:rsidRPr="00477FD0" w:rsidRDefault="00F25700" w:rsidP="00477FD0">
      <w:pPr>
        <w:shd w:val="clear" w:color="auto" w:fill="FFFFFF"/>
        <w:tabs>
          <w:tab w:val="left" w:pos="1152"/>
        </w:tabs>
        <w:spacing w:after="0" w:line="240" w:lineRule="auto"/>
        <w:jc w:val="both"/>
        <w:outlineLvl w:val="0"/>
        <w:rPr>
          <w:rFonts w:ascii="Times New Roman" w:hAnsi="Times New Roman"/>
          <w:spacing w:val="-2"/>
          <w:sz w:val="28"/>
          <w:szCs w:val="28"/>
        </w:rPr>
      </w:pPr>
      <w:r w:rsidRPr="00C94067">
        <w:rPr>
          <w:rFonts w:ascii="Times New Roman" w:hAnsi="Times New Roman"/>
          <w:sz w:val="28"/>
          <w:szCs w:val="28"/>
        </w:rPr>
        <w:t xml:space="preserve">Щербиновский район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C94067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>М.Н. Чернов</w:t>
      </w:r>
    </w:p>
    <w:sectPr w:rsidR="00F25700" w:rsidRPr="00477FD0" w:rsidSect="00C940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700" w:rsidRDefault="00F25700" w:rsidP="00F648FD">
      <w:pPr>
        <w:spacing w:after="0" w:line="240" w:lineRule="auto"/>
      </w:pPr>
      <w:r>
        <w:separator/>
      </w:r>
    </w:p>
  </w:endnote>
  <w:endnote w:type="continuationSeparator" w:id="0">
    <w:p w:rsidR="00F25700" w:rsidRDefault="00F25700" w:rsidP="00F64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700" w:rsidRDefault="00F2570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700" w:rsidRDefault="00F2570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700" w:rsidRDefault="00F2570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700" w:rsidRDefault="00F25700" w:rsidP="00F648FD">
      <w:pPr>
        <w:spacing w:after="0" w:line="240" w:lineRule="auto"/>
      </w:pPr>
      <w:r>
        <w:separator/>
      </w:r>
    </w:p>
  </w:footnote>
  <w:footnote w:type="continuationSeparator" w:id="0">
    <w:p w:rsidR="00F25700" w:rsidRDefault="00F25700" w:rsidP="00F64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700" w:rsidRDefault="00F2570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700" w:rsidRPr="000E587E" w:rsidRDefault="00F25700">
    <w:pPr>
      <w:pStyle w:val="Header"/>
      <w:jc w:val="center"/>
      <w:rPr>
        <w:rFonts w:ascii="Times New Roman" w:hAnsi="Times New Roman"/>
        <w:sz w:val="28"/>
        <w:szCs w:val="28"/>
      </w:rPr>
    </w:pPr>
    <w:r w:rsidRPr="000E587E">
      <w:rPr>
        <w:rFonts w:ascii="Times New Roman" w:hAnsi="Times New Roman"/>
        <w:sz w:val="28"/>
        <w:szCs w:val="28"/>
      </w:rPr>
      <w:fldChar w:fldCharType="begin"/>
    </w:r>
    <w:r w:rsidRPr="000E587E">
      <w:rPr>
        <w:rFonts w:ascii="Times New Roman" w:hAnsi="Times New Roman"/>
        <w:sz w:val="28"/>
        <w:szCs w:val="28"/>
      </w:rPr>
      <w:instrText>PAGE   \* MERGEFORMAT</w:instrText>
    </w:r>
    <w:r w:rsidRPr="000E587E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2</w:t>
    </w:r>
    <w:r w:rsidRPr="000E587E">
      <w:rPr>
        <w:rFonts w:ascii="Times New Roman" w:hAnsi="Times New Roman"/>
        <w:sz w:val="28"/>
        <w:szCs w:val="28"/>
      </w:rPr>
      <w:fldChar w:fldCharType="end"/>
    </w:r>
  </w:p>
  <w:p w:rsidR="00F25700" w:rsidRDefault="00F2570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700" w:rsidRDefault="00F2570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69DB"/>
    <w:multiLevelType w:val="multilevel"/>
    <w:tmpl w:val="49CA4FB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0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7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94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1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445" w:hanging="2160"/>
      </w:pPr>
      <w:rPr>
        <w:rFonts w:cs="Times New Roman" w:hint="default"/>
      </w:rPr>
    </w:lvl>
  </w:abstractNum>
  <w:abstractNum w:abstractNumId="1">
    <w:nsid w:val="029B2C87"/>
    <w:multiLevelType w:val="multilevel"/>
    <w:tmpl w:val="A3BA919A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  <w:lvl w:ilvl="1">
      <w:start w:val="4"/>
      <w:numFmt w:val="decimal"/>
      <w:isLgl/>
      <w:lvlText w:val="%1.%2."/>
      <w:lvlJc w:val="left"/>
      <w:pPr>
        <w:ind w:left="2279" w:hanging="1428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130" w:hanging="1428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981" w:hanging="1428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832" w:hanging="1428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90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968" w:hanging="2160"/>
      </w:pPr>
      <w:rPr>
        <w:rFonts w:cs="Times New Roman" w:hint="default"/>
      </w:rPr>
    </w:lvl>
  </w:abstractNum>
  <w:abstractNum w:abstractNumId="2">
    <w:nsid w:val="08E30B70"/>
    <w:multiLevelType w:val="hybridMultilevel"/>
    <w:tmpl w:val="64662ACA"/>
    <w:lvl w:ilvl="0" w:tplc="F2067E4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F671CF3"/>
    <w:multiLevelType w:val="hybridMultilevel"/>
    <w:tmpl w:val="16EA82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FF40FB0"/>
    <w:multiLevelType w:val="multilevel"/>
    <w:tmpl w:val="EAE4BCAC"/>
    <w:lvl w:ilvl="0">
      <w:start w:val="2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>
    <w:nsid w:val="47142065"/>
    <w:multiLevelType w:val="hybridMultilevel"/>
    <w:tmpl w:val="9BD84C80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F024ED5"/>
    <w:multiLevelType w:val="hybridMultilevel"/>
    <w:tmpl w:val="F3185EE4"/>
    <w:lvl w:ilvl="0" w:tplc="77AEF17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5FE76345"/>
    <w:multiLevelType w:val="multilevel"/>
    <w:tmpl w:val="34726C18"/>
    <w:lvl w:ilvl="0">
      <w:start w:val="2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8">
    <w:nsid w:val="6CA004C7"/>
    <w:multiLevelType w:val="multilevel"/>
    <w:tmpl w:val="ED02197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9">
    <w:nsid w:val="71602D7D"/>
    <w:multiLevelType w:val="multilevel"/>
    <w:tmpl w:val="9CF011D0"/>
    <w:lvl w:ilvl="0">
      <w:start w:val="2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0">
    <w:nsid w:val="791200C1"/>
    <w:multiLevelType w:val="multilevel"/>
    <w:tmpl w:val="5838EF60"/>
    <w:lvl w:ilvl="0">
      <w:start w:val="2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cs="Times New Roman" w:hint="default"/>
      </w:rPr>
    </w:lvl>
  </w:abstractNum>
  <w:abstractNum w:abstractNumId="11">
    <w:nsid w:val="7DB96E3B"/>
    <w:multiLevelType w:val="multilevel"/>
    <w:tmpl w:val="2B1E92E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2">
    <w:nsid w:val="7EC522D9"/>
    <w:multiLevelType w:val="multilevel"/>
    <w:tmpl w:val="0B7A8D60"/>
    <w:lvl w:ilvl="0">
      <w:start w:val="3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11"/>
  </w:num>
  <w:num w:numId="4">
    <w:abstractNumId w:val="8"/>
  </w:num>
  <w:num w:numId="5">
    <w:abstractNumId w:val="10"/>
  </w:num>
  <w:num w:numId="6">
    <w:abstractNumId w:val="7"/>
  </w:num>
  <w:num w:numId="7">
    <w:abstractNumId w:val="4"/>
  </w:num>
  <w:num w:numId="8">
    <w:abstractNumId w:val="12"/>
  </w:num>
  <w:num w:numId="9">
    <w:abstractNumId w:val="3"/>
  </w:num>
  <w:num w:numId="10">
    <w:abstractNumId w:val="6"/>
  </w:num>
  <w:num w:numId="11">
    <w:abstractNumId w:val="9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58FA"/>
    <w:rsid w:val="000354B1"/>
    <w:rsid w:val="000367A4"/>
    <w:rsid w:val="000446A0"/>
    <w:rsid w:val="000511B7"/>
    <w:rsid w:val="00053205"/>
    <w:rsid w:val="00061078"/>
    <w:rsid w:val="00061FEE"/>
    <w:rsid w:val="0007333E"/>
    <w:rsid w:val="00077945"/>
    <w:rsid w:val="00081958"/>
    <w:rsid w:val="00087175"/>
    <w:rsid w:val="00091758"/>
    <w:rsid w:val="000933CA"/>
    <w:rsid w:val="00097783"/>
    <w:rsid w:val="000C0E4C"/>
    <w:rsid w:val="000C3D00"/>
    <w:rsid w:val="000E587E"/>
    <w:rsid w:val="000E6A31"/>
    <w:rsid w:val="000E6F02"/>
    <w:rsid w:val="00103E35"/>
    <w:rsid w:val="0011615B"/>
    <w:rsid w:val="00117D64"/>
    <w:rsid w:val="00124776"/>
    <w:rsid w:val="00127F46"/>
    <w:rsid w:val="00140BE6"/>
    <w:rsid w:val="0014177C"/>
    <w:rsid w:val="0015518C"/>
    <w:rsid w:val="00165E08"/>
    <w:rsid w:val="001675C0"/>
    <w:rsid w:val="00173576"/>
    <w:rsid w:val="00195AF6"/>
    <w:rsid w:val="001C4989"/>
    <w:rsid w:val="001E33B4"/>
    <w:rsid w:val="001E3F74"/>
    <w:rsid w:val="001F1373"/>
    <w:rsid w:val="0020081C"/>
    <w:rsid w:val="00216444"/>
    <w:rsid w:val="00221F47"/>
    <w:rsid w:val="002221E6"/>
    <w:rsid w:val="00224352"/>
    <w:rsid w:val="002266A6"/>
    <w:rsid w:val="00244A4C"/>
    <w:rsid w:val="0024573D"/>
    <w:rsid w:val="00261846"/>
    <w:rsid w:val="002629BC"/>
    <w:rsid w:val="00272E05"/>
    <w:rsid w:val="00273196"/>
    <w:rsid w:val="00281728"/>
    <w:rsid w:val="002A3A76"/>
    <w:rsid w:val="002A5E27"/>
    <w:rsid w:val="002B53CD"/>
    <w:rsid w:val="002D4031"/>
    <w:rsid w:val="002D4595"/>
    <w:rsid w:val="002D67B1"/>
    <w:rsid w:val="002E2661"/>
    <w:rsid w:val="002E294A"/>
    <w:rsid w:val="002E79BA"/>
    <w:rsid w:val="002F5CE4"/>
    <w:rsid w:val="003003FC"/>
    <w:rsid w:val="003118F5"/>
    <w:rsid w:val="003240C1"/>
    <w:rsid w:val="00342235"/>
    <w:rsid w:val="00364698"/>
    <w:rsid w:val="00381A8B"/>
    <w:rsid w:val="003869CA"/>
    <w:rsid w:val="003A1AD3"/>
    <w:rsid w:val="003A260B"/>
    <w:rsid w:val="003A39A3"/>
    <w:rsid w:val="003C4342"/>
    <w:rsid w:val="003D68B0"/>
    <w:rsid w:val="003E58FA"/>
    <w:rsid w:val="003F4C4A"/>
    <w:rsid w:val="00406EC8"/>
    <w:rsid w:val="00414A1F"/>
    <w:rsid w:val="00415F26"/>
    <w:rsid w:val="004221CC"/>
    <w:rsid w:val="00440CCC"/>
    <w:rsid w:val="00441B41"/>
    <w:rsid w:val="00442AF0"/>
    <w:rsid w:val="0044620F"/>
    <w:rsid w:val="00451101"/>
    <w:rsid w:val="00477FD0"/>
    <w:rsid w:val="00487CA4"/>
    <w:rsid w:val="00492CD2"/>
    <w:rsid w:val="004A3E8A"/>
    <w:rsid w:val="004A76FD"/>
    <w:rsid w:val="004B489B"/>
    <w:rsid w:val="004B4AA2"/>
    <w:rsid w:val="004C3DF0"/>
    <w:rsid w:val="004E1F43"/>
    <w:rsid w:val="004E5CE7"/>
    <w:rsid w:val="00517D9A"/>
    <w:rsid w:val="00530A87"/>
    <w:rsid w:val="0053480D"/>
    <w:rsid w:val="005441C0"/>
    <w:rsid w:val="00563A40"/>
    <w:rsid w:val="005717BB"/>
    <w:rsid w:val="005A31BB"/>
    <w:rsid w:val="005A4F99"/>
    <w:rsid w:val="005B12F8"/>
    <w:rsid w:val="005C64DB"/>
    <w:rsid w:val="005F6E33"/>
    <w:rsid w:val="00600527"/>
    <w:rsid w:val="00600E34"/>
    <w:rsid w:val="006107D3"/>
    <w:rsid w:val="0062215F"/>
    <w:rsid w:val="006229AD"/>
    <w:rsid w:val="00647CAF"/>
    <w:rsid w:val="00675401"/>
    <w:rsid w:val="00677CCA"/>
    <w:rsid w:val="006851C7"/>
    <w:rsid w:val="006862A7"/>
    <w:rsid w:val="00696BB4"/>
    <w:rsid w:val="006B5508"/>
    <w:rsid w:val="006C0D7F"/>
    <w:rsid w:val="006C51ED"/>
    <w:rsid w:val="006F0143"/>
    <w:rsid w:val="006F444E"/>
    <w:rsid w:val="006F5138"/>
    <w:rsid w:val="00705C5F"/>
    <w:rsid w:val="00721A28"/>
    <w:rsid w:val="00745A88"/>
    <w:rsid w:val="00745B32"/>
    <w:rsid w:val="00752DB4"/>
    <w:rsid w:val="007922E8"/>
    <w:rsid w:val="007A557A"/>
    <w:rsid w:val="007B185C"/>
    <w:rsid w:val="007C3734"/>
    <w:rsid w:val="007C6502"/>
    <w:rsid w:val="007C751A"/>
    <w:rsid w:val="007D3578"/>
    <w:rsid w:val="007D4DDB"/>
    <w:rsid w:val="007E1A3A"/>
    <w:rsid w:val="00812058"/>
    <w:rsid w:val="008126EC"/>
    <w:rsid w:val="0082793F"/>
    <w:rsid w:val="0083328E"/>
    <w:rsid w:val="008540DC"/>
    <w:rsid w:val="00861047"/>
    <w:rsid w:val="00874D23"/>
    <w:rsid w:val="00897FDD"/>
    <w:rsid w:val="008B770E"/>
    <w:rsid w:val="008C6063"/>
    <w:rsid w:val="008D0173"/>
    <w:rsid w:val="009054B7"/>
    <w:rsid w:val="00914B31"/>
    <w:rsid w:val="00917F9E"/>
    <w:rsid w:val="00924024"/>
    <w:rsid w:val="00931403"/>
    <w:rsid w:val="00934A8E"/>
    <w:rsid w:val="00986994"/>
    <w:rsid w:val="009B09AB"/>
    <w:rsid w:val="009C09F7"/>
    <w:rsid w:val="009E5898"/>
    <w:rsid w:val="009F7393"/>
    <w:rsid w:val="00A2052A"/>
    <w:rsid w:val="00A30A4A"/>
    <w:rsid w:val="00A32F59"/>
    <w:rsid w:val="00A331A4"/>
    <w:rsid w:val="00A34932"/>
    <w:rsid w:val="00A37538"/>
    <w:rsid w:val="00A51687"/>
    <w:rsid w:val="00A553D0"/>
    <w:rsid w:val="00A57237"/>
    <w:rsid w:val="00A632E8"/>
    <w:rsid w:val="00A80886"/>
    <w:rsid w:val="00A81658"/>
    <w:rsid w:val="00A9598A"/>
    <w:rsid w:val="00AA4D19"/>
    <w:rsid w:val="00AB470D"/>
    <w:rsid w:val="00AD1F5A"/>
    <w:rsid w:val="00AD6CBA"/>
    <w:rsid w:val="00AF0ED2"/>
    <w:rsid w:val="00B06A4E"/>
    <w:rsid w:val="00B340B9"/>
    <w:rsid w:val="00B52240"/>
    <w:rsid w:val="00B61EE4"/>
    <w:rsid w:val="00B62B1A"/>
    <w:rsid w:val="00B77356"/>
    <w:rsid w:val="00B9103F"/>
    <w:rsid w:val="00B94F04"/>
    <w:rsid w:val="00B97CC1"/>
    <w:rsid w:val="00BA38A0"/>
    <w:rsid w:val="00BB2898"/>
    <w:rsid w:val="00BD7018"/>
    <w:rsid w:val="00BE7932"/>
    <w:rsid w:val="00BF7C2B"/>
    <w:rsid w:val="00C02241"/>
    <w:rsid w:val="00C13424"/>
    <w:rsid w:val="00C169DB"/>
    <w:rsid w:val="00C32186"/>
    <w:rsid w:val="00C53A30"/>
    <w:rsid w:val="00C54F73"/>
    <w:rsid w:val="00C62B50"/>
    <w:rsid w:val="00C62E7B"/>
    <w:rsid w:val="00C73DF8"/>
    <w:rsid w:val="00C75A23"/>
    <w:rsid w:val="00C80195"/>
    <w:rsid w:val="00C83000"/>
    <w:rsid w:val="00C831AC"/>
    <w:rsid w:val="00C94067"/>
    <w:rsid w:val="00CA6390"/>
    <w:rsid w:val="00CC054F"/>
    <w:rsid w:val="00CC0CB1"/>
    <w:rsid w:val="00CE468F"/>
    <w:rsid w:val="00CE63CA"/>
    <w:rsid w:val="00D01DFE"/>
    <w:rsid w:val="00D02534"/>
    <w:rsid w:val="00D04A36"/>
    <w:rsid w:val="00D10FBF"/>
    <w:rsid w:val="00D1535C"/>
    <w:rsid w:val="00D229DA"/>
    <w:rsid w:val="00D36539"/>
    <w:rsid w:val="00D45CCC"/>
    <w:rsid w:val="00D501B2"/>
    <w:rsid w:val="00D85E2F"/>
    <w:rsid w:val="00D86BD8"/>
    <w:rsid w:val="00D91B65"/>
    <w:rsid w:val="00D971C4"/>
    <w:rsid w:val="00DC3176"/>
    <w:rsid w:val="00DD2717"/>
    <w:rsid w:val="00DD325A"/>
    <w:rsid w:val="00DD6CEC"/>
    <w:rsid w:val="00DD761C"/>
    <w:rsid w:val="00DE3BBA"/>
    <w:rsid w:val="00DF3499"/>
    <w:rsid w:val="00DF35FE"/>
    <w:rsid w:val="00E0165C"/>
    <w:rsid w:val="00E152D4"/>
    <w:rsid w:val="00E2285B"/>
    <w:rsid w:val="00E35DA5"/>
    <w:rsid w:val="00E50DD8"/>
    <w:rsid w:val="00E53689"/>
    <w:rsid w:val="00E613E6"/>
    <w:rsid w:val="00E8466D"/>
    <w:rsid w:val="00E93724"/>
    <w:rsid w:val="00EA337B"/>
    <w:rsid w:val="00EC4A5A"/>
    <w:rsid w:val="00EC6818"/>
    <w:rsid w:val="00ED23D2"/>
    <w:rsid w:val="00F130FD"/>
    <w:rsid w:val="00F16297"/>
    <w:rsid w:val="00F25700"/>
    <w:rsid w:val="00F41A0C"/>
    <w:rsid w:val="00F430CF"/>
    <w:rsid w:val="00F50809"/>
    <w:rsid w:val="00F52634"/>
    <w:rsid w:val="00F55EC0"/>
    <w:rsid w:val="00F647E4"/>
    <w:rsid w:val="00F648FD"/>
    <w:rsid w:val="00F73E61"/>
    <w:rsid w:val="00F759AA"/>
    <w:rsid w:val="00FA048B"/>
    <w:rsid w:val="00FA209C"/>
    <w:rsid w:val="00FF2384"/>
    <w:rsid w:val="00FF5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CCC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EA337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A337B"/>
    <w:rPr>
      <w:rFonts w:ascii="Arial" w:hAnsi="Arial" w:cs="Arial"/>
      <w:b/>
      <w:bCs/>
      <w:color w:val="26282F"/>
      <w:sz w:val="24"/>
      <w:szCs w:val="24"/>
    </w:rPr>
  </w:style>
  <w:style w:type="character" w:customStyle="1" w:styleId="a">
    <w:name w:val="Цветовое выделение"/>
    <w:uiPriority w:val="99"/>
    <w:rsid w:val="003E58FA"/>
    <w:rPr>
      <w:b/>
      <w:color w:val="000080"/>
    </w:rPr>
  </w:style>
  <w:style w:type="character" w:customStyle="1" w:styleId="a0">
    <w:name w:val="Гипертекстовая ссылка"/>
    <w:basedOn w:val="a"/>
    <w:uiPriority w:val="99"/>
    <w:rsid w:val="003E58FA"/>
    <w:rPr>
      <w:rFonts w:cs="Times New Roman"/>
      <w:bCs/>
      <w:color w:val="008000"/>
    </w:rPr>
  </w:style>
  <w:style w:type="paragraph" w:styleId="ListParagraph">
    <w:name w:val="List Paragraph"/>
    <w:basedOn w:val="Normal"/>
    <w:uiPriority w:val="99"/>
    <w:qFormat/>
    <w:rsid w:val="006F444E"/>
    <w:pPr>
      <w:ind w:left="720"/>
      <w:contextualSpacing/>
    </w:pPr>
  </w:style>
  <w:style w:type="paragraph" w:customStyle="1" w:styleId="ConsPlusNormal">
    <w:name w:val="ConsPlusNormal"/>
    <w:uiPriority w:val="99"/>
    <w:rsid w:val="00C75A23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3480D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3480D"/>
    <w:rPr>
      <w:rFonts w:ascii="Arial" w:hAnsi="Arial" w:cs="Arial"/>
      <w:sz w:val="16"/>
      <w:szCs w:val="16"/>
    </w:rPr>
  </w:style>
  <w:style w:type="paragraph" w:styleId="Header">
    <w:name w:val="header"/>
    <w:basedOn w:val="Normal"/>
    <w:link w:val="HeaderChar"/>
    <w:uiPriority w:val="99"/>
    <w:rsid w:val="00F648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648F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648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648FD"/>
    <w:rPr>
      <w:rFonts w:cs="Times New Roman"/>
    </w:rPr>
  </w:style>
  <w:style w:type="table" w:styleId="TableGrid">
    <w:name w:val="Table Grid"/>
    <w:basedOn w:val="TableNormal"/>
    <w:uiPriority w:val="99"/>
    <w:rsid w:val="00A9598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_1 Знак Знак Знак Знак Знак Знак Знак Знак Знак"/>
    <w:basedOn w:val="Normal"/>
    <w:uiPriority w:val="99"/>
    <w:rsid w:val="00AF0ED2"/>
    <w:pPr>
      <w:spacing w:before="100" w:beforeAutospacing="1" w:after="100" w:afterAutospacing="1" w:line="240" w:lineRule="auto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Без интервала1"/>
    <w:uiPriority w:val="99"/>
    <w:rsid w:val="00AF0ED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069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68</TotalTime>
  <Pages>2</Pages>
  <Words>281</Words>
  <Characters>1605</Characters>
  <Application>Microsoft Office Outlook</Application>
  <DocSecurity>0</DocSecurity>
  <Lines>0</Lines>
  <Paragraphs>0</Paragraphs>
  <ScaleCrop>false</ScaleCrop>
  <Company>ФУ АМО Щербиновский район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Порядина</dc:creator>
  <cp:keywords/>
  <dc:description/>
  <cp:lastModifiedBy>kravchenko</cp:lastModifiedBy>
  <cp:revision>30</cp:revision>
  <cp:lastPrinted>2023-01-18T07:54:00Z</cp:lastPrinted>
  <dcterms:created xsi:type="dcterms:W3CDTF">2019-09-05T13:33:00Z</dcterms:created>
  <dcterms:modified xsi:type="dcterms:W3CDTF">2023-02-06T07:14:00Z</dcterms:modified>
</cp:coreProperties>
</file>