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0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1"/>
        <w:gridCol w:w="5528"/>
      </w:tblGrid>
      <w:tr w:rsidR="00C05E07" w:rsidRPr="004C72E3" w:rsidTr="00675752">
        <w:trPr>
          <w:trHeight w:val="2336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05E07" w:rsidRPr="004C72E3" w:rsidRDefault="00C05E07" w:rsidP="0007124E">
            <w:pPr>
              <w:ind w:firstLine="709"/>
              <w:rPr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C05E07" w:rsidRDefault="00C05E07" w:rsidP="0007124E">
            <w:pPr>
              <w:ind w:firstLine="709"/>
              <w:jc w:val="center"/>
              <w:rPr>
                <w:szCs w:val="28"/>
              </w:rPr>
            </w:pPr>
            <w:r w:rsidRPr="004C72E3">
              <w:rPr>
                <w:szCs w:val="28"/>
              </w:rPr>
              <w:t>ПРИЛОЖЕНИЕ</w:t>
            </w:r>
          </w:p>
          <w:p w:rsidR="00C05E07" w:rsidRDefault="00C05E07" w:rsidP="0007124E">
            <w:pPr>
              <w:ind w:firstLine="709"/>
              <w:jc w:val="center"/>
              <w:rPr>
                <w:szCs w:val="28"/>
              </w:rPr>
            </w:pPr>
          </w:p>
          <w:p w:rsidR="00C05E07" w:rsidRPr="004C72E3" w:rsidRDefault="00C05E07" w:rsidP="0007124E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УТВЕРЖДЕНО</w:t>
            </w:r>
          </w:p>
          <w:p w:rsidR="00C05E07" w:rsidRPr="004C72E3" w:rsidRDefault="00C05E07" w:rsidP="0007124E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постановлением</w:t>
            </w:r>
            <w:r w:rsidRPr="004C72E3">
              <w:rPr>
                <w:szCs w:val="28"/>
              </w:rPr>
              <w:t xml:space="preserve"> администрации</w:t>
            </w:r>
          </w:p>
          <w:p w:rsidR="00C05E07" w:rsidRPr="004C72E3" w:rsidRDefault="00C05E07" w:rsidP="0007124E">
            <w:pPr>
              <w:ind w:firstLine="709"/>
              <w:jc w:val="center"/>
              <w:rPr>
                <w:szCs w:val="28"/>
              </w:rPr>
            </w:pPr>
            <w:r w:rsidRPr="004C72E3">
              <w:rPr>
                <w:szCs w:val="28"/>
              </w:rPr>
              <w:t>муниципального образования</w:t>
            </w:r>
          </w:p>
          <w:p w:rsidR="00C05E07" w:rsidRPr="004C72E3" w:rsidRDefault="00C05E07" w:rsidP="0007124E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Щербиновский</w:t>
            </w:r>
            <w:r w:rsidRPr="004C72E3">
              <w:rPr>
                <w:szCs w:val="28"/>
              </w:rPr>
              <w:t xml:space="preserve"> район</w:t>
            </w:r>
          </w:p>
          <w:p w:rsidR="00C05E07" w:rsidRPr="004C72E3" w:rsidRDefault="00C05E07" w:rsidP="006800A7">
            <w:pPr>
              <w:ind w:firstLine="709"/>
              <w:jc w:val="center"/>
              <w:rPr>
                <w:szCs w:val="28"/>
              </w:rPr>
            </w:pPr>
            <w:r w:rsidRPr="00675752">
              <w:rPr>
                <w:szCs w:val="28"/>
              </w:rPr>
              <w:t>от ____________</w:t>
            </w:r>
            <w:r>
              <w:rPr>
                <w:szCs w:val="28"/>
                <w:u w:val="single"/>
              </w:rPr>
              <w:t xml:space="preserve"> </w:t>
            </w:r>
            <w:r w:rsidRPr="004C72E3">
              <w:rPr>
                <w:szCs w:val="28"/>
              </w:rPr>
              <w:t xml:space="preserve">№ </w:t>
            </w:r>
            <w:r>
              <w:rPr>
                <w:szCs w:val="28"/>
              </w:rPr>
              <w:t>______</w:t>
            </w:r>
          </w:p>
        </w:tc>
      </w:tr>
    </w:tbl>
    <w:p w:rsidR="00C05E07" w:rsidRDefault="00C05E07" w:rsidP="006800A7">
      <w:pPr>
        <w:ind w:firstLine="709"/>
        <w:rPr>
          <w:szCs w:val="28"/>
        </w:rPr>
      </w:pPr>
    </w:p>
    <w:p w:rsidR="00C05E07" w:rsidRPr="004C72E3" w:rsidRDefault="00C05E07" w:rsidP="006800A7">
      <w:pPr>
        <w:ind w:firstLine="709"/>
        <w:rPr>
          <w:szCs w:val="28"/>
        </w:rPr>
      </w:pPr>
    </w:p>
    <w:p w:rsidR="00C05E07" w:rsidRPr="004C72E3" w:rsidRDefault="00C05E07" w:rsidP="006800A7">
      <w:pPr>
        <w:ind w:firstLine="709"/>
        <w:jc w:val="center"/>
        <w:rPr>
          <w:szCs w:val="28"/>
        </w:rPr>
      </w:pPr>
    </w:p>
    <w:p w:rsidR="00C05E07" w:rsidRPr="006800A7" w:rsidRDefault="00C05E07" w:rsidP="006800A7">
      <w:pPr>
        <w:ind w:left="567" w:right="1133" w:firstLine="0"/>
        <w:jc w:val="center"/>
        <w:rPr>
          <w:b/>
          <w:szCs w:val="28"/>
        </w:rPr>
      </w:pPr>
      <w:r w:rsidRPr="006800A7">
        <w:rPr>
          <w:b/>
          <w:szCs w:val="28"/>
        </w:rPr>
        <w:t>ПОЛОЖЕНИЕ</w:t>
      </w:r>
    </w:p>
    <w:p w:rsidR="00C05E07" w:rsidRDefault="00C05E07" w:rsidP="006800A7">
      <w:pPr>
        <w:ind w:left="567" w:right="1133" w:firstLine="709"/>
        <w:jc w:val="center"/>
        <w:rPr>
          <w:b/>
          <w:color w:val="000000"/>
          <w:szCs w:val="28"/>
        </w:rPr>
      </w:pPr>
      <w:r w:rsidRPr="006800A7">
        <w:rPr>
          <w:b/>
          <w:szCs w:val="28"/>
        </w:rPr>
        <w:t>о муниципально</w:t>
      </w:r>
      <w:r>
        <w:rPr>
          <w:b/>
          <w:szCs w:val="28"/>
        </w:rPr>
        <w:t xml:space="preserve"> </w:t>
      </w:r>
      <w:r w:rsidRPr="006800A7">
        <w:rPr>
          <w:b/>
          <w:szCs w:val="28"/>
        </w:rPr>
        <w:t>-</w:t>
      </w:r>
      <w:r>
        <w:rPr>
          <w:b/>
          <w:szCs w:val="28"/>
        </w:rPr>
        <w:t xml:space="preserve"> </w:t>
      </w:r>
      <w:r w:rsidRPr="006800A7">
        <w:rPr>
          <w:b/>
          <w:szCs w:val="28"/>
        </w:rPr>
        <w:t>частном партнерстве</w:t>
      </w:r>
      <w:bookmarkStart w:id="0" w:name="_GoBack"/>
      <w:bookmarkEnd w:id="0"/>
      <w:r w:rsidRPr="006800A7">
        <w:rPr>
          <w:b/>
          <w:szCs w:val="28"/>
        </w:rPr>
        <w:t xml:space="preserve"> </w:t>
      </w:r>
      <w:r w:rsidRPr="006800A7">
        <w:rPr>
          <w:b/>
          <w:color w:val="000000"/>
          <w:szCs w:val="28"/>
        </w:rPr>
        <w:t xml:space="preserve">в </w:t>
      </w:r>
    </w:p>
    <w:p w:rsidR="00C05E07" w:rsidRPr="006800A7" w:rsidRDefault="00C05E07" w:rsidP="006800A7">
      <w:pPr>
        <w:ind w:left="567" w:right="1133" w:firstLine="709"/>
        <w:jc w:val="center"/>
        <w:rPr>
          <w:b/>
          <w:szCs w:val="28"/>
        </w:rPr>
      </w:pPr>
      <w:r w:rsidRPr="006800A7">
        <w:rPr>
          <w:b/>
          <w:szCs w:val="28"/>
        </w:rPr>
        <w:t>муниципальном образовании</w:t>
      </w:r>
      <w:r>
        <w:rPr>
          <w:b/>
          <w:szCs w:val="28"/>
        </w:rPr>
        <w:t xml:space="preserve"> Щербиновский</w:t>
      </w:r>
      <w:r w:rsidRPr="006800A7">
        <w:rPr>
          <w:b/>
          <w:szCs w:val="28"/>
        </w:rPr>
        <w:t xml:space="preserve"> район</w:t>
      </w:r>
    </w:p>
    <w:p w:rsidR="00C05E07" w:rsidRPr="004C72E3" w:rsidRDefault="00C05E07" w:rsidP="006800A7">
      <w:pPr>
        <w:ind w:firstLine="709"/>
        <w:jc w:val="center"/>
        <w:rPr>
          <w:szCs w:val="28"/>
        </w:rPr>
      </w:pPr>
    </w:p>
    <w:p w:rsidR="00C05E07" w:rsidRPr="004C72E3" w:rsidRDefault="00C05E07" w:rsidP="006800A7">
      <w:pPr>
        <w:ind w:firstLine="709"/>
        <w:jc w:val="center"/>
        <w:rPr>
          <w:szCs w:val="28"/>
        </w:rPr>
      </w:pPr>
      <w:r w:rsidRPr="004C72E3">
        <w:rPr>
          <w:szCs w:val="28"/>
        </w:rPr>
        <w:t>1. Цели и предмет регулирования настоящего Положения</w:t>
      </w:r>
    </w:p>
    <w:p w:rsidR="00C05E07" w:rsidRPr="004C72E3" w:rsidRDefault="00C05E07" w:rsidP="006800A7">
      <w:pPr>
        <w:ind w:firstLine="709"/>
        <w:jc w:val="center"/>
        <w:rPr>
          <w:szCs w:val="28"/>
        </w:rPr>
      </w:pPr>
    </w:p>
    <w:p w:rsidR="00C05E07" w:rsidRPr="004C72E3" w:rsidRDefault="00C05E07" w:rsidP="006800A7">
      <w:pPr>
        <w:ind w:firstLine="709"/>
        <w:rPr>
          <w:bCs/>
          <w:szCs w:val="28"/>
        </w:rPr>
      </w:pPr>
      <w:r w:rsidRPr="004C72E3">
        <w:rPr>
          <w:szCs w:val="28"/>
        </w:rPr>
        <w:t xml:space="preserve">1. Целями настоящего Положения о муниципально-частном партнерстве </w:t>
      </w:r>
      <w:r w:rsidRPr="004C72E3">
        <w:rPr>
          <w:bCs/>
          <w:szCs w:val="28"/>
        </w:rPr>
        <w:t xml:space="preserve">в муниципальном образовании </w:t>
      </w:r>
      <w:r>
        <w:rPr>
          <w:bCs/>
          <w:szCs w:val="28"/>
        </w:rPr>
        <w:t>Щербиновский</w:t>
      </w:r>
      <w:r w:rsidRPr="004C72E3">
        <w:rPr>
          <w:bCs/>
          <w:szCs w:val="28"/>
        </w:rPr>
        <w:t xml:space="preserve"> район</w:t>
      </w:r>
      <w:r w:rsidRPr="004C72E3">
        <w:rPr>
          <w:szCs w:val="28"/>
        </w:rPr>
        <w:t xml:space="preserve"> (далее - Положение) явл</w:t>
      </w:r>
      <w:r w:rsidRPr="004C72E3">
        <w:rPr>
          <w:szCs w:val="28"/>
        </w:rPr>
        <w:t>я</w:t>
      </w:r>
      <w:r w:rsidRPr="004C72E3">
        <w:rPr>
          <w:szCs w:val="28"/>
        </w:rPr>
        <w:t>ются привлечение инвестиций в экономику и социальную сферу муниципал</w:t>
      </w:r>
      <w:r w:rsidRPr="004C72E3">
        <w:rPr>
          <w:szCs w:val="28"/>
        </w:rPr>
        <w:t>ь</w:t>
      </w:r>
      <w:r w:rsidRPr="004C72E3">
        <w:rPr>
          <w:szCs w:val="28"/>
        </w:rPr>
        <w:t>ного образования, обеспечение стабильных условий для развития муниципал</w:t>
      </w:r>
      <w:r w:rsidRPr="004C72E3">
        <w:rPr>
          <w:szCs w:val="28"/>
        </w:rPr>
        <w:t>ь</w:t>
      </w:r>
      <w:r w:rsidRPr="004C72E3">
        <w:rPr>
          <w:szCs w:val="28"/>
        </w:rPr>
        <w:t>но</w:t>
      </w:r>
      <w:r>
        <w:rPr>
          <w:szCs w:val="28"/>
        </w:rPr>
        <w:t xml:space="preserve"> - </w:t>
      </w:r>
      <w:r w:rsidRPr="004C72E3">
        <w:rPr>
          <w:szCs w:val="28"/>
        </w:rPr>
        <w:t>частного партнерства, эффективного использования муниципальных и ч</w:t>
      </w:r>
      <w:r w:rsidRPr="004C72E3">
        <w:rPr>
          <w:szCs w:val="28"/>
        </w:rPr>
        <w:t>а</w:t>
      </w:r>
      <w:r w:rsidRPr="004C72E3">
        <w:rPr>
          <w:szCs w:val="28"/>
        </w:rPr>
        <w:t>стных ресурсов, включая материальные, финансовые, интеллектуальные, нау</w:t>
      </w:r>
      <w:r w:rsidRPr="004C72E3">
        <w:rPr>
          <w:szCs w:val="28"/>
        </w:rPr>
        <w:t>ч</w:t>
      </w:r>
      <w:r w:rsidRPr="004C72E3">
        <w:rPr>
          <w:szCs w:val="28"/>
        </w:rPr>
        <w:t>но-технические ресурсы, для развития экономики и социальной сферы, пов</w:t>
      </w:r>
      <w:r w:rsidRPr="004C72E3">
        <w:rPr>
          <w:szCs w:val="28"/>
        </w:rPr>
        <w:t>ы</w:t>
      </w:r>
      <w:r w:rsidRPr="004C72E3">
        <w:rPr>
          <w:szCs w:val="28"/>
        </w:rPr>
        <w:t xml:space="preserve">шения уровня жизни населения </w:t>
      </w:r>
      <w:r>
        <w:rPr>
          <w:szCs w:val="28"/>
        </w:rPr>
        <w:t>муниципального образования Щербиновский</w:t>
      </w:r>
      <w:r w:rsidRPr="004C72E3">
        <w:rPr>
          <w:szCs w:val="28"/>
        </w:rPr>
        <w:t xml:space="preserve"> рай</w:t>
      </w:r>
      <w:r>
        <w:rPr>
          <w:szCs w:val="28"/>
        </w:rPr>
        <w:t>он</w:t>
      </w:r>
      <w:r w:rsidRPr="004C72E3">
        <w:rPr>
          <w:szCs w:val="28"/>
        </w:rPr>
        <w:t>, обеспечения эффективного использования имущества, находящегося в муниципальной собстве</w:t>
      </w:r>
      <w:r w:rsidRPr="004C72E3">
        <w:rPr>
          <w:szCs w:val="28"/>
        </w:rPr>
        <w:t>н</w:t>
      </w:r>
      <w:r w:rsidRPr="004C72E3">
        <w:rPr>
          <w:szCs w:val="28"/>
        </w:rPr>
        <w:t>ности.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2. Настоящее Положение определяет порядок подготовки проектов мун</w:t>
      </w:r>
      <w:r w:rsidRPr="004C72E3">
        <w:rPr>
          <w:szCs w:val="28"/>
        </w:rPr>
        <w:t>и</w:t>
      </w:r>
      <w:r w:rsidRPr="004C72E3">
        <w:rPr>
          <w:szCs w:val="28"/>
        </w:rPr>
        <w:t>ципально</w:t>
      </w:r>
      <w:r>
        <w:rPr>
          <w:szCs w:val="28"/>
        </w:rPr>
        <w:t xml:space="preserve"> </w:t>
      </w:r>
      <w:r w:rsidRPr="004C72E3">
        <w:rPr>
          <w:szCs w:val="28"/>
        </w:rPr>
        <w:t>-</w:t>
      </w:r>
      <w:r>
        <w:rPr>
          <w:szCs w:val="28"/>
        </w:rPr>
        <w:t xml:space="preserve"> </w:t>
      </w:r>
      <w:r w:rsidRPr="004C72E3">
        <w:rPr>
          <w:szCs w:val="28"/>
        </w:rPr>
        <w:t>частного партнерства, принятия решений о реализации проектов муниципально</w:t>
      </w:r>
      <w:r>
        <w:rPr>
          <w:szCs w:val="28"/>
        </w:rPr>
        <w:t xml:space="preserve"> </w:t>
      </w:r>
      <w:r w:rsidRPr="004C72E3">
        <w:rPr>
          <w:szCs w:val="28"/>
        </w:rPr>
        <w:t>-</w:t>
      </w:r>
      <w:r>
        <w:rPr>
          <w:szCs w:val="28"/>
        </w:rPr>
        <w:t xml:space="preserve"> </w:t>
      </w:r>
      <w:r w:rsidRPr="004C72E3">
        <w:rPr>
          <w:szCs w:val="28"/>
        </w:rPr>
        <w:t>частного партнерства, реализации и мониторинга соглашений о муниципально</w:t>
      </w:r>
      <w:r>
        <w:rPr>
          <w:szCs w:val="28"/>
        </w:rPr>
        <w:t>-</w:t>
      </w:r>
      <w:r w:rsidRPr="004C72E3">
        <w:rPr>
          <w:szCs w:val="28"/>
        </w:rPr>
        <w:t>частном парт</w:t>
      </w:r>
      <w:r>
        <w:rPr>
          <w:szCs w:val="28"/>
        </w:rPr>
        <w:t>нерстве.</w:t>
      </w:r>
    </w:p>
    <w:p w:rsidR="00C05E07" w:rsidRPr="004C72E3" w:rsidRDefault="00C05E07" w:rsidP="006800A7">
      <w:pPr>
        <w:ind w:firstLine="709"/>
        <w:rPr>
          <w:szCs w:val="28"/>
        </w:rPr>
      </w:pPr>
    </w:p>
    <w:p w:rsidR="00C05E07" w:rsidRPr="004C72E3" w:rsidRDefault="00C05E07" w:rsidP="006800A7">
      <w:pPr>
        <w:ind w:firstLine="709"/>
        <w:jc w:val="center"/>
        <w:rPr>
          <w:szCs w:val="28"/>
        </w:rPr>
      </w:pPr>
      <w:r w:rsidRPr="004C72E3">
        <w:rPr>
          <w:szCs w:val="28"/>
        </w:rPr>
        <w:t>2. Основные понятия, используемые в настоящем Положении</w:t>
      </w:r>
    </w:p>
    <w:p w:rsidR="00C05E07" w:rsidRPr="004C72E3" w:rsidRDefault="00C05E07" w:rsidP="006800A7">
      <w:pPr>
        <w:ind w:firstLine="709"/>
        <w:rPr>
          <w:szCs w:val="28"/>
        </w:rPr>
      </w:pP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Для целей настоящего Положения используются следующие основные понятия: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 xml:space="preserve">- муниципально-частное партнерство (далее </w:t>
      </w:r>
      <w:r>
        <w:rPr>
          <w:szCs w:val="28"/>
        </w:rPr>
        <w:t xml:space="preserve">- </w:t>
      </w:r>
      <w:r w:rsidRPr="004C72E3">
        <w:rPr>
          <w:szCs w:val="28"/>
        </w:rPr>
        <w:t xml:space="preserve">МЧП) - юридически оформленное на определенный срок и основанное на объединении ресурсов, распределении рисков, сотрудничество публичного партнера, с одной стороны, и частного партнера, с другой стороны, которое осуществляется на основании соглашения о МЧП, заключенного в соответствии с Федеральным </w:t>
      </w:r>
      <w:r>
        <w:rPr>
          <w:szCs w:val="28"/>
        </w:rPr>
        <w:t xml:space="preserve">законом от 13 июля 2015 года № </w:t>
      </w:r>
      <w:r w:rsidRPr="004C72E3">
        <w:rPr>
          <w:szCs w:val="28"/>
        </w:rPr>
        <w:t>224-ФЗ «О гос</w:t>
      </w:r>
      <w:r>
        <w:rPr>
          <w:szCs w:val="28"/>
        </w:rPr>
        <w:t xml:space="preserve">ударственном </w:t>
      </w:r>
      <w:r w:rsidRPr="004C72E3">
        <w:rPr>
          <w:szCs w:val="28"/>
        </w:rPr>
        <w:t>-</w:t>
      </w:r>
      <w:r>
        <w:rPr>
          <w:szCs w:val="28"/>
        </w:rPr>
        <w:t xml:space="preserve"> </w:t>
      </w:r>
      <w:r w:rsidRPr="004C72E3">
        <w:rPr>
          <w:szCs w:val="28"/>
        </w:rPr>
        <w:t>частном партнерстве, м</w:t>
      </w:r>
      <w:r w:rsidRPr="004C72E3">
        <w:rPr>
          <w:szCs w:val="28"/>
        </w:rPr>
        <w:t>у</w:t>
      </w:r>
      <w:r w:rsidRPr="004C72E3">
        <w:rPr>
          <w:szCs w:val="28"/>
        </w:rPr>
        <w:t>ници</w:t>
      </w:r>
      <w:r>
        <w:rPr>
          <w:szCs w:val="28"/>
        </w:rPr>
        <w:t xml:space="preserve">пально - </w:t>
      </w:r>
      <w:r w:rsidRPr="004C72E3">
        <w:rPr>
          <w:szCs w:val="28"/>
        </w:rPr>
        <w:t>частном партнерстве в Российской Федерации и внесении изм</w:t>
      </w:r>
      <w:r w:rsidRPr="004C72E3">
        <w:rPr>
          <w:szCs w:val="28"/>
        </w:rPr>
        <w:t>е</w:t>
      </w:r>
      <w:r w:rsidRPr="004C72E3">
        <w:rPr>
          <w:szCs w:val="28"/>
        </w:rPr>
        <w:t>нений в отдельные законодательные акты Российской Федерации» (далее – Ф</w:t>
      </w:r>
      <w:r w:rsidRPr="004C72E3">
        <w:rPr>
          <w:szCs w:val="28"/>
        </w:rPr>
        <w:t>е</w:t>
      </w:r>
      <w:r w:rsidRPr="004C72E3">
        <w:rPr>
          <w:szCs w:val="28"/>
        </w:rPr>
        <w:t>деральный закон №</w:t>
      </w:r>
      <w:r>
        <w:rPr>
          <w:szCs w:val="28"/>
        </w:rPr>
        <w:t xml:space="preserve"> </w:t>
      </w:r>
      <w:r w:rsidRPr="004C72E3">
        <w:rPr>
          <w:szCs w:val="28"/>
        </w:rPr>
        <w:t xml:space="preserve">224-ФЗ) и настоящим Положением в целях привлечения в экономику муниципального образования </w:t>
      </w:r>
      <w:r>
        <w:rPr>
          <w:szCs w:val="28"/>
        </w:rPr>
        <w:t>Щербиновский</w:t>
      </w:r>
      <w:r w:rsidRPr="004C72E3">
        <w:rPr>
          <w:szCs w:val="28"/>
        </w:rPr>
        <w:t xml:space="preserve"> район частных инв</w:t>
      </w:r>
      <w:r w:rsidRPr="004C72E3">
        <w:rPr>
          <w:szCs w:val="28"/>
        </w:rPr>
        <w:t>е</w:t>
      </w:r>
      <w:r w:rsidRPr="004C72E3">
        <w:rPr>
          <w:szCs w:val="28"/>
        </w:rPr>
        <w:t>стиций, обеспечения органами местного самоуправления доступности товаров, работ, услуг и повышения их качества;</w:t>
      </w:r>
    </w:p>
    <w:p w:rsidR="00C05E07" w:rsidRPr="004C72E3" w:rsidRDefault="00C05E07" w:rsidP="006800A7">
      <w:pPr>
        <w:tabs>
          <w:tab w:val="left" w:pos="0"/>
        </w:tabs>
        <w:ind w:firstLine="709"/>
        <w:rPr>
          <w:szCs w:val="28"/>
        </w:rPr>
      </w:pPr>
      <w:r w:rsidRPr="004C72E3">
        <w:rPr>
          <w:szCs w:val="28"/>
        </w:rPr>
        <w:t xml:space="preserve">- </w:t>
      </w:r>
      <w:r>
        <w:rPr>
          <w:szCs w:val="28"/>
        </w:rPr>
        <w:t xml:space="preserve">проект муниципально </w:t>
      </w:r>
      <w:r w:rsidRPr="004C72E3">
        <w:rPr>
          <w:szCs w:val="28"/>
        </w:rPr>
        <w:t>-</w:t>
      </w:r>
      <w:r>
        <w:rPr>
          <w:szCs w:val="28"/>
        </w:rPr>
        <w:t xml:space="preserve"> частного партнерства (далее</w:t>
      </w:r>
      <w:r w:rsidRPr="004C72E3">
        <w:rPr>
          <w:szCs w:val="28"/>
        </w:rPr>
        <w:t xml:space="preserve"> - проект) - проект, планируемый для реализации совместно публичным партнером и частным партнером на принципах МЧП;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 xml:space="preserve">- </w:t>
      </w:r>
      <w:r>
        <w:rPr>
          <w:szCs w:val="28"/>
        </w:rPr>
        <w:t>соглашение о муниципально-частном партнерстве (далее</w:t>
      </w:r>
      <w:r w:rsidRPr="004C72E3">
        <w:rPr>
          <w:szCs w:val="28"/>
        </w:rPr>
        <w:t xml:space="preserve"> - соглашение) - гражданско-правовой договор между публичным партнером и частным партн</w:t>
      </w:r>
      <w:r w:rsidRPr="004C72E3">
        <w:rPr>
          <w:szCs w:val="28"/>
        </w:rPr>
        <w:t>е</w:t>
      </w:r>
      <w:r w:rsidRPr="004C72E3">
        <w:rPr>
          <w:szCs w:val="28"/>
        </w:rPr>
        <w:t>ром, заключенный на срок не менее</w:t>
      </w:r>
      <w:r>
        <w:rPr>
          <w:szCs w:val="28"/>
        </w:rPr>
        <w:t xml:space="preserve"> трех лет;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 xml:space="preserve">- публичный партнер - муниципальное образование </w:t>
      </w:r>
      <w:r>
        <w:rPr>
          <w:szCs w:val="28"/>
        </w:rPr>
        <w:t>Щербиновский</w:t>
      </w:r>
      <w:r w:rsidRPr="004C72E3">
        <w:rPr>
          <w:szCs w:val="28"/>
        </w:rPr>
        <w:t xml:space="preserve"> район от имени которого выступает администрация муниципального образования </w:t>
      </w:r>
      <w:r>
        <w:rPr>
          <w:szCs w:val="28"/>
        </w:rPr>
        <w:t>Щербиновский</w:t>
      </w:r>
      <w:r w:rsidRPr="004C72E3">
        <w:rPr>
          <w:szCs w:val="28"/>
        </w:rPr>
        <w:t xml:space="preserve"> район в лице </w:t>
      </w:r>
      <w:r>
        <w:rPr>
          <w:szCs w:val="28"/>
        </w:rPr>
        <w:t>структурного</w:t>
      </w:r>
      <w:r w:rsidRPr="00631BB7">
        <w:rPr>
          <w:szCs w:val="28"/>
        </w:rPr>
        <w:t xml:space="preserve"> подразделения</w:t>
      </w:r>
      <w:r>
        <w:rPr>
          <w:szCs w:val="28"/>
        </w:rPr>
        <w:t xml:space="preserve">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Щербиновский район (или отраслевого</w:t>
      </w:r>
      <w:r w:rsidRPr="00631BB7">
        <w:rPr>
          <w:szCs w:val="28"/>
        </w:rPr>
        <w:t xml:space="preserve"> (функци</w:t>
      </w:r>
      <w:r w:rsidRPr="00631BB7">
        <w:rPr>
          <w:szCs w:val="28"/>
        </w:rPr>
        <w:t>о</w:t>
      </w:r>
      <w:r w:rsidRPr="00631BB7">
        <w:rPr>
          <w:szCs w:val="28"/>
        </w:rPr>
        <w:t>наль</w:t>
      </w:r>
      <w:r>
        <w:rPr>
          <w:szCs w:val="28"/>
        </w:rPr>
        <w:t>ного</w:t>
      </w:r>
      <w:r w:rsidRPr="00631BB7">
        <w:rPr>
          <w:szCs w:val="28"/>
        </w:rPr>
        <w:t>)</w:t>
      </w:r>
      <w:r>
        <w:rPr>
          <w:szCs w:val="28"/>
        </w:rPr>
        <w:t xml:space="preserve"> органа </w:t>
      </w:r>
      <w:r w:rsidRPr="00631BB7">
        <w:rPr>
          <w:szCs w:val="28"/>
        </w:rPr>
        <w:t xml:space="preserve">администрации </w:t>
      </w:r>
      <w:r>
        <w:rPr>
          <w:szCs w:val="28"/>
        </w:rPr>
        <w:t>муниципального образования Щербиновский</w:t>
      </w:r>
      <w:r w:rsidRPr="00631BB7">
        <w:rPr>
          <w:szCs w:val="28"/>
        </w:rPr>
        <w:t xml:space="preserve"> рай</w:t>
      </w:r>
      <w:r>
        <w:rPr>
          <w:szCs w:val="28"/>
        </w:rPr>
        <w:t>он</w:t>
      </w:r>
      <w:r w:rsidRPr="00631BB7">
        <w:rPr>
          <w:szCs w:val="28"/>
        </w:rPr>
        <w:t xml:space="preserve"> с правами юридического лица</w:t>
      </w:r>
      <w:r>
        <w:rPr>
          <w:szCs w:val="28"/>
        </w:rPr>
        <w:t>)</w:t>
      </w:r>
      <w:r w:rsidRPr="004C72E3">
        <w:rPr>
          <w:szCs w:val="28"/>
        </w:rPr>
        <w:t>, в ведении которого находятся вопро</w:t>
      </w:r>
      <w:r>
        <w:rPr>
          <w:szCs w:val="28"/>
        </w:rPr>
        <w:t>сы функционирования, создания (</w:t>
      </w:r>
      <w:r w:rsidRPr="004C72E3">
        <w:rPr>
          <w:szCs w:val="28"/>
        </w:rPr>
        <w:t>реконструкции) объектов муниципальной собс</w:t>
      </w:r>
      <w:r w:rsidRPr="004C72E3">
        <w:rPr>
          <w:szCs w:val="28"/>
        </w:rPr>
        <w:t>т</w:t>
      </w:r>
      <w:r w:rsidRPr="004C72E3">
        <w:rPr>
          <w:szCs w:val="28"/>
        </w:rPr>
        <w:t>венности по их отрасл</w:t>
      </w:r>
      <w:r w:rsidRPr="004C72E3">
        <w:rPr>
          <w:szCs w:val="28"/>
        </w:rPr>
        <w:t>е</w:t>
      </w:r>
      <w:r w:rsidRPr="004C72E3">
        <w:rPr>
          <w:szCs w:val="28"/>
        </w:rPr>
        <w:t>вому (функциональному) назначению: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 xml:space="preserve">1) </w:t>
      </w:r>
      <w:r>
        <w:rPr>
          <w:szCs w:val="28"/>
        </w:rPr>
        <w:t>о</w:t>
      </w:r>
      <w:r w:rsidRPr="006800A7">
        <w:rPr>
          <w:szCs w:val="28"/>
        </w:rPr>
        <w:t xml:space="preserve">тдел по </w:t>
      </w:r>
      <w:r>
        <w:rPr>
          <w:szCs w:val="28"/>
        </w:rPr>
        <w:t xml:space="preserve">вопросам строительства, жилищно - </w:t>
      </w:r>
      <w:r w:rsidRPr="006800A7">
        <w:rPr>
          <w:szCs w:val="28"/>
        </w:rPr>
        <w:t>коммунального хозяйства и транспорта</w:t>
      </w:r>
      <w:r>
        <w:rPr>
          <w:szCs w:val="28"/>
        </w:rPr>
        <w:t xml:space="preserve"> админи</w:t>
      </w:r>
      <w:r w:rsidRPr="004C72E3">
        <w:rPr>
          <w:szCs w:val="28"/>
        </w:rPr>
        <w:t>страции муниципального образова</w:t>
      </w:r>
      <w:r>
        <w:rPr>
          <w:szCs w:val="28"/>
        </w:rPr>
        <w:t>ния Щербиновский</w:t>
      </w:r>
      <w:r w:rsidRPr="004C72E3">
        <w:rPr>
          <w:szCs w:val="28"/>
        </w:rPr>
        <w:t xml:space="preserve"> ра</w:t>
      </w:r>
      <w:r w:rsidRPr="004C72E3">
        <w:rPr>
          <w:szCs w:val="28"/>
        </w:rPr>
        <w:t>й</w:t>
      </w:r>
      <w:r w:rsidRPr="004C72E3">
        <w:rPr>
          <w:szCs w:val="28"/>
        </w:rPr>
        <w:t>он – по объектам из перечня в подпунктах 1,2,4,8,10,13 части 1 статьи 7 Фед</w:t>
      </w:r>
      <w:r w:rsidRPr="004C72E3">
        <w:rPr>
          <w:szCs w:val="28"/>
        </w:rPr>
        <w:t>е</w:t>
      </w:r>
      <w:r w:rsidRPr="004C72E3">
        <w:rPr>
          <w:szCs w:val="28"/>
        </w:rPr>
        <w:t>рального з</w:t>
      </w:r>
      <w:r>
        <w:rPr>
          <w:szCs w:val="28"/>
        </w:rPr>
        <w:t xml:space="preserve">акона № </w:t>
      </w:r>
      <w:r w:rsidRPr="004C72E3">
        <w:rPr>
          <w:szCs w:val="28"/>
        </w:rPr>
        <w:t>224-ФЗ;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2) управление образования администрации муни</w:t>
      </w:r>
      <w:r>
        <w:rPr>
          <w:szCs w:val="28"/>
        </w:rPr>
        <w:t>ципального образования Щербиновский</w:t>
      </w:r>
      <w:r w:rsidRPr="004C72E3">
        <w:rPr>
          <w:szCs w:val="28"/>
        </w:rPr>
        <w:t xml:space="preserve"> район – по объектам из перечня в подпункте 12 части 1 статьи 7 Фе</w:t>
      </w:r>
      <w:r>
        <w:rPr>
          <w:szCs w:val="28"/>
        </w:rPr>
        <w:t xml:space="preserve">дерального закона № </w:t>
      </w:r>
      <w:r w:rsidRPr="004C72E3">
        <w:rPr>
          <w:szCs w:val="28"/>
        </w:rPr>
        <w:t>224-ФЗ;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3) отдел культуры администрации</w:t>
      </w:r>
      <w:r>
        <w:rPr>
          <w:szCs w:val="28"/>
        </w:rPr>
        <w:t xml:space="preserve"> муниципального образования Щерб</w:t>
      </w:r>
      <w:r>
        <w:rPr>
          <w:szCs w:val="28"/>
        </w:rPr>
        <w:t>и</w:t>
      </w:r>
      <w:r>
        <w:rPr>
          <w:szCs w:val="28"/>
        </w:rPr>
        <w:t>новский</w:t>
      </w:r>
      <w:r w:rsidRPr="004C72E3">
        <w:rPr>
          <w:szCs w:val="28"/>
        </w:rPr>
        <w:t xml:space="preserve"> район – по объектам из перечня в подпункте 12 части 1 статьи 7 Фед</w:t>
      </w:r>
      <w:r w:rsidRPr="004C72E3">
        <w:rPr>
          <w:szCs w:val="28"/>
        </w:rPr>
        <w:t>е</w:t>
      </w:r>
      <w:r>
        <w:rPr>
          <w:szCs w:val="28"/>
        </w:rPr>
        <w:t xml:space="preserve">рального закона № </w:t>
      </w:r>
      <w:r w:rsidRPr="004C72E3">
        <w:rPr>
          <w:szCs w:val="28"/>
        </w:rPr>
        <w:t>224-ФЗ;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4) отдел</w:t>
      </w:r>
      <w:r>
        <w:rPr>
          <w:szCs w:val="28"/>
        </w:rPr>
        <w:t xml:space="preserve"> по физической культуре</w:t>
      </w:r>
      <w:r w:rsidRPr="004C72E3">
        <w:rPr>
          <w:szCs w:val="28"/>
        </w:rPr>
        <w:t xml:space="preserve"> и спорт</w:t>
      </w:r>
      <w:r>
        <w:rPr>
          <w:szCs w:val="28"/>
        </w:rPr>
        <w:t>у</w:t>
      </w:r>
      <w:r w:rsidRPr="004C72E3">
        <w:rPr>
          <w:szCs w:val="28"/>
        </w:rPr>
        <w:t xml:space="preserve"> администрации муни</w:t>
      </w:r>
      <w:r>
        <w:rPr>
          <w:szCs w:val="28"/>
        </w:rPr>
        <w:t>ципальн</w:t>
      </w:r>
      <w:r>
        <w:rPr>
          <w:szCs w:val="28"/>
        </w:rPr>
        <w:t>о</w:t>
      </w:r>
      <w:r>
        <w:rPr>
          <w:szCs w:val="28"/>
        </w:rPr>
        <w:t>го образования Щербиновский</w:t>
      </w:r>
      <w:r w:rsidRPr="004C72E3">
        <w:rPr>
          <w:szCs w:val="28"/>
        </w:rPr>
        <w:t xml:space="preserve"> район – по объектам из перечня в подпункте 12 части 1 статьи 7 Федерального за</w:t>
      </w:r>
      <w:r>
        <w:rPr>
          <w:szCs w:val="28"/>
        </w:rPr>
        <w:t xml:space="preserve">кона № </w:t>
      </w:r>
      <w:r w:rsidRPr="004C72E3">
        <w:rPr>
          <w:szCs w:val="28"/>
        </w:rPr>
        <w:t>224-ФЗ;</w:t>
      </w:r>
    </w:p>
    <w:p w:rsidR="00C05E07" w:rsidRPr="004C72E3" w:rsidRDefault="00C05E07" w:rsidP="006800A7">
      <w:pPr>
        <w:ind w:firstLine="709"/>
        <w:rPr>
          <w:szCs w:val="28"/>
        </w:rPr>
      </w:pPr>
      <w:r>
        <w:rPr>
          <w:szCs w:val="28"/>
        </w:rPr>
        <w:t>5) отдел</w:t>
      </w:r>
      <w:r w:rsidRPr="006800A7">
        <w:rPr>
          <w:szCs w:val="28"/>
        </w:rPr>
        <w:t xml:space="preserve"> гражданской обороны и чрезвычайных ситуаций</w:t>
      </w:r>
      <w:r>
        <w:rPr>
          <w:szCs w:val="28"/>
        </w:rPr>
        <w:t xml:space="preserve"> </w:t>
      </w:r>
      <w:r w:rsidRPr="004C72E3">
        <w:rPr>
          <w:szCs w:val="28"/>
        </w:rPr>
        <w:t>администрации му</w:t>
      </w:r>
      <w:r>
        <w:rPr>
          <w:szCs w:val="28"/>
        </w:rPr>
        <w:t>ниципального образования Щербиновский</w:t>
      </w:r>
      <w:r w:rsidRPr="004C72E3">
        <w:rPr>
          <w:szCs w:val="28"/>
        </w:rPr>
        <w:t xml:space="preserve"> район – по объектам из перечня в подпункте 9 части 1 статьи 7 Федерального за</w:t>
      </w:r>
      <w:r>
        <w:rPr>
          <w:szCs w:val="28"/>
        </w:rPr>
        <w:t xml:space="preserve">кона № </w:t>
      </w:r>
      <w:r w:rsidRPr="004C72E3">
        <w:rPr>
          <w:szCs w:val="28"/>
        </w:rPr>
        <w:t>224-ФЗ.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color w:val="000000"/>
          <w:szCs w:val="28"/>
        </w:rPr>
        <w:t xml:space="preserve">- </w:t>
      </w:r>
      <w:r w:rsidRPr="004C72E3">
        <w:rPr>
          <w:szCs w:val="28"/>
        </w:rPr>
        <w:t>частный партнер - российское юридическое лицо, признанное победит</w:t>
      </w:r>
      <w:r w:rsidRPr="004C72E3">
        <w:rPr>
          <w:szCs w:val="28"/>
        </w:rPr>
        <w:t>е</w:t>
      </w:r>
      <w:r w:rsidRPr="004C72E3">
        <w:rPr>
          <w:szCs w:val="28"/>
        </w:rPr>
        <w:t xml:space="preserve">лем конкурса на право заключения соглашения о реализации  проекта МЧП, с которым заключено соглашение соответствующее требованиям части 8 статьи 5 Федерального закона </w:t>
      </w:r>
      <w:r>
        <w:rPr>
          <w:szCs w:val="28"/>
        </w:rPr>
        <w:t xml:space="preserve">№ </w:t>
      </w:r>
      <w:r w:rsidRPr="004C72E3">
        <w:rPr>
          <w:szCs w:val="28"/>
        </w:rPr>
        <w:t>224-ФЗ;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- инициаторами реализации проекта могут быть: публичный партнер или российское юридическое лицо, которое может быть частным партнером, обе</w:t>
      </w:r>
      <w:r w:rsidRPr="004C72E3">
        <w:rPr>
          <w:szCs w:val="28"/>
        </w:rPr>
        <w:t>с</w:t>
      </w:r>
      <w:r w:rsidRPr="004C72E3">
        <w:rPr>
          <w:szCs w:val="28"/>
        </w:rPr>
        <w:t xml:space="preserve">печивающие разработку предложения о реализации проекта в соответствии с частями 3,4 статьи 8 Федерального закона </w:t>
      </w:r>
      <w:r>
        <w:rPr>
          <w:szCs w:val="28"/>
        </w:rPr>
        <w:t xml:space="preserve">№ </w:t>
      </w:r>
      <w:r w:rsidRPr="004C72E3">
        <w:rPr>
          <w:szCs w:val="28"/>
        </w:rPr>
        <w:t>224-ФЗ;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- уполномоченный орган – администрация муни</w:t>
      </w:r>
      <w:r>
        <w:rPr>
          <w:szCs w:val="28"/>
        </w:rPr>
        <w:t>ципального образования Щербиновский</w:t>
      </w:r>
      <w:r w:rsidRPr="004C72E3">
        <w:rPr>
          <w:szCs w:val="28"/>
        </w:rPr>
        <w:t xml:space="preserve"> район в лице </w:t>
      </w:r>
      <w:r>
        <w:rPr>
          <w:szCs w:val="28"/>
        </w:rPr>
        <w:t>отдела</w:t>
      </w:r>
      <w:r w:rsidRPr="004C72E3">
        <w:rPr>
          <w:szCs w:val="28"/>
        </w:rPr>
        <w:t xml:space="preserve"> экономики администрации муниципальн</w:t>
      </w:r>
      <w:r w:rsidRPr="004C72E3">
        <w:rPr>
          <w:szCs w:val="28"/>
        </w:rPr>
        <w:t>о</w:t>
      </w:r>
      <w:r w:rsidRPr="004C72E3">
        <w:rPr>
          <w:szCs w:val="28"/>
        </w:rPr>
        <w:t>г</w:t>
      </w:r>
      <w:r>
        <w:rPr>
          <w:szCs w:val="28"/>
        </w:rPr>
        <w:t>о образования Щербиновский</w:t>
      </w:r>
      <w:r w:rsidRPr="004C72E3">
        <w:rPr>
          <w:szCs w:val="28"/>
        </w:rPr>
        <w:t xml:space="preserve"> район; 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- уполномоченный орган Краснодарского края – орган исполнительной власти Краснодарского края, назначенный главой администрации (губернат</w:t>
      </w:r>
      <w:r w:rsidRPr="004C72E3">
        <w:rPr>
          <w:szCs w:val="28"/>
        </w:rPr>
        <w:t>о</w:t>
      </w:r>
      <w:r w:rsidRPr="004C72E3">
        <w:rPr>
          <w:szCs w:val="28"/>
        </w:rPr>
        <w:t>ром) Краснодарского края, уполномоченный на проведение оценки эффекти</w:t>
      </w:r>
      <w:r w:rsidRPr="004C72E3">
        <w:rPr>
          <w:szCs w:val="28"/>
        </w:rPr>
        <w:t>в</w:t>
      </w:r>
      <w:r w:rsidRPr="004C72E3">
        <w:rPr>
          <w:szCs w:val="28"/>
        </w:rPr>
        <w:t xml:space="preserve">ности проекта и определение его сравнительного преимущества в соответствии с частями 2-5 статьи 9 Федерального закона </w:t>
      </w:r>
      <w:r>
        <w:rPr>
          <w:szCs w:val="28"/>
        </w:rPr>
        <w:t xml:space="preserve">№ </w:t>
      </w:r>
      <w:r w:rsidRPr="004C72E3">
        <w:rPr>
          <w:szCs w:val="28"/>
        </w:rPr>
        <w:t>224-ФЗ;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- решение о реализации проекта - правовой акт муниципального образ</w:t>
      </w:r>
      <w:r w:rsidRPr="004C72E3">
        <w:rPr>
          <w:szCs w:val="28"/>
        </w:rPr>
        <w:t>о</w:t>
      </w:r>
      <w:r>
        <w:rPr>
          <w:szCs w:val="28"/>
        </w:rPr>
        <w:t>вания Щербиновский</w:t>
      </w:r>
      <w:r w:rsidRPr="004C72E3">
        <w:rPr>
          <w:szCs w:val="28"/>
        </w:rPr>
        <w:t xml:space="preserve"> район. 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 xml:space="preserve"> </w:t>
      </w:r>
    </w:p>
    <w:p w:rsidR="00C05E07" w:rsidRPr="004C72E3" w:rsidRDefault="00C05E07" w:rsidP="006800A7">
      <w:pPr>
        <w:ind w:firstLine="709"/>
        <w:jc w:val="center"/>
        <w:rPr>
          <w:szCs w:val="28"/>
        </w:rPr>
      </w:pPr>
      <w:r w:rsidRPr="004C72E3">
        <w:rPr>
          <w:szCs w:val="28"/>
        </w:rPr>
        <w:t>3. Функции уполномоченного органа муниципального образования                в сфере МЧП</w:t>
      </w:r>
    </w:p>
    <w:p w:rsidR="00C05E07" w:rsidRPr="004C72E3" w:rsidRDefault="00C05E07" w:rsidP="006800A7">
      <w:pPr>
        <w:ind w:firstLine="709"/>
        <w:rPr>
          <w:szCs w:val="28"/>
        </w:rPr>
      </w:pP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 xml:space="preserve">3.1. Уполномоченный орган осуществляет: </w:t>
      </w:r>
    </w:p>
    <w:p w:rsidR="00C05E07" w:rsidRPr="004C72E3" w:rsidRDefault="00C05E07" w:rsidP="006800A7">
      <w:pPr>
        <w:ind w:firstLine="709"/>
        <w:rPr>
          <w:szCs w:val="28"/>
        </w:rPr>
      </w:pPr>
      <w:bookmarkStart w:id="1" w:name="sub_10145"/>
      <w:r>
        <w:rPr>
          <w:szCs w:val="28"/>
        </w:rPr>
        <w:t>1)</w:t>
      </w:r>
      <w:r w:rsidRPr="004C72E3">
        <w:rPr>
          <w:szCs w:val="28"/>
        </w:rPr>
        <w:t xml:space="preserve"> координацию деятельности органов местного самоуправления при ре</w:t>
      </w:r>
      <w:r w:rsidRPr="004C72E3">
        <w:rPr>
          <w:szCs w:val="28"/>
        </w:rPr>
        <w:t>а</w:t>
      </w:r>
      <w:r w:rsidRPr="004C72E3">
        <w:rPr>
          <w:szCs w:val="28"/>
        </w:rPr>
        <w:t>лизации проекта;</w:t>
      </w:r>
    </w:p>
    <w:p w:rsidR="00C05E07" w:rsidRPr="004C72E3" w:rsidRDefault="00C05E07" w:rsidP="006800A7">
      <w:pPr>
        <w:ind w:firstLine="709"/>
        <w:rPr>
          <w:szCs w:val="28"/>
        </w:rPr>
      </w:pPr>
      <w:bookmarkStart w:id="2" w:name="sub_10146"/>
      <w:bookmarkEnd w:id="1"/>
      <w:r w:rsidRPr="004C72E3">
        <w:rPr>
          <w:szCs w:val="28"/>
        </w:rPr>
        <w:t>2) согласование публичному партнеру конкурсной документации для проведения конкурсов на право заключения соглашения;</w:t>
      </w:r>
    </w:p>
    <w:p w:rsidR="00C05E07" w:rsidRPr="004C72E3" w:rsidRDefault="00C05E07" w:rsidP="006800A7">
      <w:pPr>
        <w:ind w:firstLine="709"/>
        <w:rPr>
          <w:szCs w:val="28"/>
        </w:rPr>
      </w:pPr>
      <w:bookmarkStart w:id="3" w:name="sub_10147"/>
      <w:bookmarkEnd w:id="2"/>
      <w:r w:rsidRPr="004C72E3">
        <w:rPr>
          <w:szCs w:val="28"/>
        </w:rPr>
        <w:t>3) проведение мониторинга реализации соглашения;</w:t>
      </w:r>
    </w:p>
    <w:p w:rsidR="00C05E07" w:rsidRPr="004C72E3" w:rsidRDefault="00C05E07" w:rsidP="006800A7">
      <w:pPr>
        <w:ind w:firstLine="709"/>
        <w:rPr>
          <w:szCs w:val="28"/>
        </w:rPr>
      </w:pPr>
      <w:bookmarkStart w:id="4" w:name="sub_10148"/>
      <w:bookmarkEnd w:id="3"/>
      <w:r w:rsidRPr="004C72E3">
        <w:rPr>
          <w:szCs w:val="28"/>
        </w:rPr>
        <w:t>4) содействие в защите прав и законных интересов публичных партнеров и частных партнеров в процессе реализации соглашения;</w:t>
      </w:r>
    </w:p>
    <w:p w:rsidR="00C05E07" w:rsidRPr="004C72E3" w:rsidRDefault="00C05E07" w:rsidP="006800A7">
      <w:pPr>
        <w:ind w:firstLine="709"/>
        <w:rPr>
          <w:szCs w:val="28"/>
        </w:rPr>
      </w:pPr>
      <w:bookmarkStart w:id="5" w:name="sub_10149"/>
      <w:bookmarkEnd w:id="4"/>
      <w:r w:rsidRPr="004C72E3">
        <w:rPr>
          <w:szCs w:val="28"/>
        </w:rPr>
        <w:t>5) ведение реестра заключенных соглашений;</w:t>
      </w:r>
    </w:p>
    <w:p w:rsidR="00C05E07" w:rsidRPr="004C72E3" w:rsidRDefault="00C05E07" w:rsidP="006800A7">
      <w:pPr>
        <w:ind w:firstLine="709"/>
        <w:rPr>
          <w:szCs w:val="28"/>
        </w:rPr>
      </w:pPr>
      <w:bookmarkStart w:id="6" w:name="sub_10150"/>
      <w:bookmarkEnd w:id="5"/>
      <w:r w:rsidRPr="004C72E3">
        <w:rPr>
          <w:szCs w:val="28"/>
        </w:rPr>
        <w:t>6) обеспечение открытости и доступности информации о соглашении;</w:t>
      </w:r>
    </w:p>
    <w:p w:rsidR="00C05E07" w:rsidRPr="004C72E3" w:rsidRDefault="00C05E07" w:rsidP="006800A7">
      <w:pPr>
        <w:ind w:firstLine="709"/>
        <w:rPr>
          <w:szCs w:val="28"/>
        </w:rPr>
      </w:pPr>
      <w:bookmarkStart w:id="7" w:name="sub_10151"/>
      <w:bookmarkEnd w:id="6"/>
      <w:r w:rsidRPr="004C72E3">
        <w:rPr>
          <w:szCs w:val="28"/>
        </w:rPr>
        <w:t>7) представление главе муни</w:t>
      </w:r>
      <w:r>
        <w:rPr>
          <w:szCs w:val="28"/>
        </w:rPr>
        <w:t>ципального образования Щербиновский</w:t>
      </w:r>
      <w:r w:rsidRPr="004C72E3">
        <w:rPr>
          <w:szCs w:val="28"/>
        </w:rPr>
        <w:t xml:space="preserve"> ра</w:t>
      </w:r>
      <w:r w:rsidRPr="004C72E3">
        <w:rPr>
          <w:szCs w:val="28"/>
        </w:rPr>
        <w:t>й</w:t>
      </w:r>
      <w:r w:rsidRPr="004C72E3">
        <w:rPr>
          <w:szCs w:val="28"/>
        </w:rPr>
        <w:t>он результатов мониторинга реализации соглашения;</w:t>
      </w:r>
    </w:p>
    <w:p w:rsidR="00C05E07" w:rsidRPr="004C72E3" w:rsidRDefault="00C05E07" w:rsidP="006800A7">
      <w:pPr>
        <w:ind w:firstLine="709"/>
        <w:rPr>
          <w:szCs w:val="28"/>
        </w:rPr>
      </w:pPr>
      <w:bookmarkStart w:id="8" w:name="sub_10152"/>
      <w:bookmarkEnd w:id="7"/>
      <w:r w:rsidRPr="004C72E3">
        <w:rPr>
          <w:szCs w:val="28"/>
        </w:rPr>
        <w:t>8) осуществление иных полномочий, предусмотренных федеральным з</w:t>
      </w:r>
      <w:r w:rsidRPr="004C72E3">
        <w:rPr>
          <w:szCs w:val="28"/>
        </w:rPr>
        <w:t>а</w:t>
      </w:r>
      <w:r w:rsidRPr="004C72E3">
        <w:rPr>
          <w:szCs w:val="28"/>
        </w:rPr>
        <w:t>конодательством, законами и нормативными правовы</w:t>
      </w:r>
      <w:r>
        <w:rPr>
          <w:szCs w:val="28"/>
        </w:rPr>
        <w:t>ми актами Краснодарск</w:t>
      </w:r>
      <w:r>
        <w:rPr>
          <w:szCs w:val="28"/>
        </w:rPr>
        <w:t>о</w:t>
      </w:r>
      <w:r>
        <w:rPr>
          <w:szCs w:val="28"/>
        </w:rPr>
        <w:t>го края, У</w:t>
      </w:r>
      <w:r w:rsidRPr="004C72E3">
        <w:rPr>
          <w:szCs w:val="28"/>
        </w:rPr>
        <w:t>ставом муни</w:t>
      </w:r>
      <w:r>
        <w:rPr>
          <w:szCs w:val="28"/>
        </w:rPr>
        <w:t>ципального образования Щербиновский</w:t>
      </w:r>
      <w:r w:rsidRPr="004C72E3">
        <w:rPr>
          <w:szCs w:val="28"/>
        </w:rPr>
        <w:t xml:space="preserve"> район и мун</w:t>
      </w:r>
      <w:r w:rsidRPr="004C72E3">
        <w:rPr>
          <w:szCs w:val="28"/>
        </w:rPr>
        <w:t>и</w:t>
      </w:r>
      <w:r w:rsidRPr="004C72E3">
        <w:rPr>
          <w:szCs w:val="28"/>
        </w:rPr>
        <w:t>ципальными правовыми акт</w:t>
      </w:r>
      <w:r>
        <w:rPr>
          <w:szCs w:val="28"/>
        </w:rPr>
        <w:t>ами муниципального образования Щербиновский</w:t>
      </w:r>
      <w:r w:rsidRPr="004C72E3">
        <w:rPr>
          <w:szCs w:val="28"/>
        </w:rPr>
        <w:t xml:space="preserve"> район.</w:t>
      </w:r>
      <w:bookmarkEnd w:id="8"/>
    </w:p>
    <w:p w:rsidR="00C05E07" w:rsidRPr="004C72E3" w:rsidRDefault="00C05E07" w:rsidP="006800A7">
      <w:pPr>
        <w:ind w:firstLine="709"/>
        <w:rPr>
          <w:szCs w:val="28"/>
        </w:rPr>
      </w:pPr>
    </w:p>
    <w:p w:rsidR="00C05E07" w:rsidRDefault="00C05E07" w:rsidP="006800A7">
      <w:pPr>
        <w:ind w:firstLine="709"/>
        <w:jc w:val="center"/>
        <w:rPr>
          <w:szCs w:val="28"/>
        </w:rPr>
      </w:pPr>
      <w:r w:rsidRPr="004C72E3">
        <w:rPr>
          <w:szCs w:val="28"/>
        </w:rPr>
        <w:t xml:space="preserve">4. Разработка и рассмотрение предложения о реализации проекта </w:t>
      </w:r>
    </w:p>
    <w:p w:rsidR="00C05E07" w:rsidRPr="004C72E3" w:rsidRDefault="00C05E07" w:rsidP="006800A7">
      <w:pPr>
        <w:ind w:firstLine="709"/>
        <w:jc w:val="center"/>
        <w:rPr>
          <w:szCs w:val="28"/>
        </w:rPr>
      </w:pPr>
      <w:r w:rsidRPr="004C72E3">
        <w:rPr>
          <w:szCs w:val="28"/>
        </w:rPr>
        <w:t>публи</w:t>
      </w:r>
      <w:r w:rsidRPr="004C72E3">
        <w:rPr>
          <w:szCs w:val="28"/>
        </w:rPr>
        <w:t>ч</w:t>
      </w:r>
      <w:r w:rsidRPr="004C72E3">
        <w:rPr>
          <w:szCs w:val="28"/>
        </w:rPr>
        <w:t>ным партнером</w:t>
      </w:r>
    </w:p>
    <w:p w:rsidR="00C05E07" w:rsidRPr="004C72E3" w:rsidRDefault="00C05E07" w:rsidP="006800A7">
      <w:pPr>
        <w:ind w:firstLine="709"/>
        <w:rPr>
          <w:szCs w:val="28"/>
        </w:rPr>
      </w:pP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4.1.</w:t>
      </w:r>
      <w:r>
        <w:rPr>
          <w:szCs w:val="28"/>
        </w:rPr>
        <w:t xml:space="preserve"> В случае, если инициатором проекта выступает лицо, которое в соо</w:t>
      </w:r>
      <w:r>
        <w:rPr>
          <w:szCs w:val="28"/>
        </w:rPr>
        <w:t>т</w:t>
      </w:r>
      <w:r>
        <w:rPr>
          <w:szCs w:val="28"/>
        </w:rPr>
        <w:t>ветствии с Федеральным законом № 224 –ФЗ может быть частным партнером, д</w:t>
      </w:r>
      <w:r w:rsidRPr="004C72E3">
        <w:rPr>
          <w:szCs w:val="28"/>
        </w:rPr>
        <w:t xml:space="preserve">о направления предложения о реализации проекта </w:t>
      </w:r>
      <w:r>
        <w:rPr>
          <w:szCs w:val="28"/>
        </w:rPr>
        <w:t>публичному партнеру ме</w:t>
      </w:r>
      <w:r>
        <w:rPr>
          <w:szCs w:val="28"/>
        </w:rPr>
        <w:t>ж</w:t>
      </w:r>
      <w:r>
        <w:rPr>
          <w:szCs w:val="28"/>
        </w:rPr>
        <w:t xml:space="preserve">ду </w:t>
      </w:r>
      <w:r w:rsidRPr="004C72E3">
        <w:rPr>
          <w:szCs w:val="28"/>
        </w:rPr>
        <w:t>инициатором проекта</w:t>
      </w:r>
      <w:r>
        <w:rPr>
          <w:szCs w:val="28"/>
        </w:rPr>
        <w:t xml:space="preserve"> и публичным партнером</w:t>
      </w:r>
      <w:r w:rsidRPr="004C72E3">
        <w:rPr>
          <w:szCs w:val="28"/>
        </w:rPr>
        <w:t xml:space="preserve"> допускается проведение предварительных переговоров</w:t>
      </w:r>
      <w:r>
        <w:rPr>
          <w:szCs w:val="28"/>
        </w:rPr>
        <w:t xml:space="preserve">, </w:t>
      </w:r>
      <w:r w:rsidRPr="004C72E3">
        <w:rPr>
          <w:szCs w:val="28"/>
        </w:rPr>
        <w:t>связанных с разработкой предложения о реал</w:t>
      </w:r>
      <w:r w:rsidRPr="004C72E3">
        <w:rPr>
          <w:szCs w:val="28"/>
        </w:rPr>
        <w:t>и</w:t>
      </w:r>
      <w:r w:rsidRPr="004C72E3">
        <w:rPr>
          <w:szCs w:val="28"/>
        </w:rPr>
        <w:t>зации проекта.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 xml:space="preserve">Для этого инициатор проекта, обеспечивающий разработку предложения о </w:t>
      </w:r>
      <w:r>
        <w:rPr>
          <w:szCs w:val="28"/>
        </w:rPr>
        <w:t xml:space="preserve">реализации проекта, направляет публичному партнеру предложение о </w:t>
      </w:r>
      <w:r w:rsidRPr="004C72E3">
        <w:rPr>
          <w:szCs w:val="28"/>
        </w:rPr>
        <w:t>пров</w:t>
      </w:r>
      <w:r w:rsidRPr="004C72E3">
        <w:rPr>
          <w:szCs w:val="28"/>
        </w:rPr>
        <w:t>е</w:t>
      </w:r>
      <w:r w:rsidRPr="004C72E3">
        <w:rPr>
          <w:szCs w:val="28"/>
        </w:rPr>
        <w:t>дении предварительных переговоров по форме</w:t>
      </w:r>
      <w:r>
        <w:rPr>
          <w:szCs w:val="28"/>
        </w:rPr>
        <w:t>,</w:t>
      </w:r>
      <w:r w:rsidRPr="004C72E3">
        <w:rPr>
          <w:szCs w:val="28"/>
        </w:rPr>
        <w:t xml:space="preserve"> установленной Приказом  М</w:t>
      </w:r>
      <w:r w:rsidRPr="004C72E3">
        <w:rPr>
          <w:szCs w:val="28"/>
        </w:rPr>
        <w:t>и</w:t>
      </w:r>
      <w:r w:rsidRPr="004C72E3">
        <w:rPr>
          <w:szCs w:val="28"/>
        </w:rPr>
        <w:t>нэкономразвития России от 20 ноября 2015 года №</w:t>
      </w:r>
      <w:r>
        <w:rPr>
          <w:szCs w:val="28"/>
        </w:rPr>
        <w:t xml:space="preserve"> </w:t>
      </w:r>
      <w:r w:rsidRPr="004C72E3">
        <w:rPr>
          <w:szCs w:val="28"/>
        </w:rPr>
        <w:t>864 «Об утверждении п</w:t>
      </w:r>
      <w:r w:rsidRPr="004C72E3">
        <w:rPr>
          <w:szCs w:val="28"/>
        </w:rPr>
        <w:t>о</w:t>
      </w:r>
      <w:r w:rsidRPr="004C72E3">
        <w:rPr>
          <w:szCs w:val="28"/>
        </w:rPr>
        <w:t>рядка проведения предварительных переговоров, связанных с разработкой предложения о реализации проекта государс</w:t>
      </w:r>
      <w:r>
        <w:rPr>
          <w:szCs w:val="28"/>
        </w:rPr>
        <w:t>твенно–</w:t>
      </w:r>
      <w:r w:rsidRPr="004C72E3">
        <w:rPr>
          <w:szCs w:val="28"/>
        </w:rPr>
        <w:t>частного партнерства, пр</w:t>
      </w:r>
      <w:r w:rsidRPr="004C72E3">
        <w:rPr>
          <w:szCs w:val="28"/>
        </w:rPr>
        <w:t>о</w:t>
      </w:r>
      <w:r>
        <w:rPr>
          <w:szCs w:val="28"/>
        </w:rPr>
        <w:t xml:space="preserve">екта муниципально – </w:t>
      </w:r>
      <w:r w:rsidRPr="004C72E3">
        <w:rPr>
          <w:szCs w:val="28"/>
        </w:rPr>
        <w:t>частного партнерства, между публичным партнером и ини</w:t>
      </w:r>
      <w:r>
        <w:rPr>
          <w:szCs w:val="28"/>
        </w:rPr>
        <w:t>циатором проекта» (</w:t>
      </w:r>
      <w:r w:rsidRPr="004C72E3">
        <w:rPr>
          <w:szCs w:val="28"/>
        </w:rPr>
        <w:t>далее – Порядок проведения переговоров о реализации проекта).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Публичный партнер осуществляет организацию и проведение перегов</w:t>
      </w:r>
      <w:r w:rsidRPr="004C72E3">
        <w:rPr>
          <w:szCs w:val="28"/>
        </w:rPr>
        <w:t>о</w:t>
      </w:r>
      <w:r w:rsidRPr="004C72E3">
        <w:rPr>
          <w:szCs w:val="28"/>
        </w:rPr>
        <w:t xml:space="preserve">ров, в том числе в форме совместных совещаний, в соответствии с Порядком проведения переговоров о реализации проекта в срок, не превышающий 10 </w:t>
      </w:r>
      <w:r>
        <w:rPr>
          <w:szCs w:val="28"/>
        </w:rPr>
        <w:t xml:space="preserve"> р</w:t>
      </w:r>
      <w:r>
        <w:rPr>
          <w:szCs w:val="28"/>
        </w:rPr>
        <w:t>а</w:t>
      </w:r>
      <w:r>
        <w:rPr>
          <w:szCs w:val="28"/>
        </w:rPr>
        <w:t xml:space="preserve">бочих </w:t>
      </w:r>
      <w:r w:rsidRPr="004C72E3">
        <w:rPr>
          <w:szCs w:val="28"/>
        </w:rPr>
        <w:t xml:space="preserve">дней со дня </w:t>
      </w:r>
      <w:r>
        <w:rPr>
          <w:szCs w:val="28"/>
        </w:rPr>
        <w:t>принятия решения</w:t>
      </w:r>
      <w:r w:rsidRPr="004C72E3">
        <w:rPr>
          <w:szCs w:val="28"/>
        </w:rPr>
        <w:t xml:space="preserve"> о проведении предварительных перегов</w:t>
      </w:r>
      <w:r w:rsidRPr="004C72E3">
        <w:rPr>
          <w:szCs w:val="28"/>
        </w:rPr>
        <w:t>о</w:t>
      </w:r>
      <w:r w:rsidRPr="004C72E3">
        <w:rPr>
          <w:szCs w:val="28"/>
        </w:rPr>
        <w:t>ров</w:t>
      </w:r>
      <w:r>
        <w:rPr>
          <w:szCs w:val="28"/>
        </w:rPr>
        <w:t>,</w:t>
      </w:r>
      <w:r w:rsidRPr="004C72E3">
        <w:rPr>
          <w:szCs w:val="28"/>
        </w:rPr>
        <w:t xml:space="preserve"> связанных с разработкой предложения о реализации проекта.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4.2.</w:t>
      </w:r>
      <w:r>
        <w:rPr>
          <w:szCs w:val="28"/>
        </w:rPr>
        <w:t xml:space="preserve"> </w:t>
      </w:r>
      <w:r w:rsidRPr="004C72E3">
        <w:rPr>
          <w:szCs w:val="28"/>
        </w:rPr>
        <w:t>Предложение о реализации проекта разрабатывается по форме, и с учетом требований</w:t>
      </w:r>
      <w:r>
        <w:rPr>
          <w:szCs w:val="28"/>
        </w:rPr>
        <w:t>,</w:t>
      </w:r>
      <w:r w:rsidRPr="004C72E3">
        <w:rPr>
          <w:szCs w:val="28"/>
        </w:rPr>
        <w:t xml:space="preserve"> утвержденных постановлением Правительства Российской Федерации от 19 декабря 2015 года №</w:t>
      </w:r>
      <w:r>
        <w:rPr>
          <w:szCs w:val="28"/>
        </w:rPr>
        <w:t xml:space="preserve"> </w:t>
      </w:r>
      <w:r w:rsidRPr="004C72E3">
        <w:rPr>
          <w:szCs w:val="28"/>
        </w:rPr>
        <w:t>1386 «Об утверждении формы предл</w:t>
      </w:r>
      <w:r w:rsidRPr="004C72E3">
        <w:rPr>
          <w:szCs w:val="28"/>
        </w:rPr>
        <w:t>о</w:t>
      </w:r>
      <w:r w:rsidRPr="004C72E3">
        <w:rPr>
          <w:szCs w:val="28"/>
        </w:rPr>
        <w:t>же</w:t>
      </w:r>
      <w:r>
        <w:rPr>
          <w:szCs w:val="28"/>
        </w:rPr>
        <w:t>ния о реализации проекта</w:t>
      </w:r>
      <w:r w:rsidRPr="004C72E3">
        <w:rPr>
          <w:szCs w:val="28"/>
        </w:rPr>
        <w:t xml:space="preserve"> го</w:t>
      </w:r>
      <w:r>
        <w:rPr>
          <w:szCs w:val="28"/>
        </w:rPr>
        <w:t>сударственно-</w:t>
      </w:r>
      <w:r w:rsidRPr="004C72E3">
        <w:rPr>
          <w:szCs w:val="28"/>
        </w:rPr>
        <w:t>частного партнерства или проекта му</w:t>
      </w:r>
      <w:r>
        <w:rPr>
          <w:szCs w:val="28"/>
        </w:rPr>
        <w:t xml:space="preserve">ниципально - </w:t>
      </w:r>
      <w:r w:rsidRPr="004C72E3">
        <w:rPr>
          <w:szCs w:val="28"/>
        </w:rPr>
        <w:t>частного партнерства, а также требований к сведениям, соде</w:t>
      </w:r>
      <w:r w:rsidRPr="004C72E3">
        <w:rPr>
          <w:szCs w:val="28"/>
        </w:rPr>
        <w:t>р</w:t>
      </w:r>
      <w:r w:rsidRPr="004C72E3">
        <w:rPr>
          <w:szCs w:val="28"/>
        </w:rPr>
        <w:t>жащимся в предложении о реа</w:t>
      </w:r>
      <w:r>
        <w:rPr>
          <w:szCs w:val="28"/>
        </w:rPr>
        <w:t>лизации проекта государственно-</w:t>
      </w:r>
      <w:r w:rsidRPr="004C72E3">
        <w:rPr>
          <w:szCs w:val="28"/>
        </w:rPr>
        <w:t>частного пар</w:t>
      </w:r>
      <w:r w:rsidRPr="004C72E3">
        <w:rPr>
          <w:szCs w:val="28"/>
        </w:rPr>
        <w:t>т</w:t>
      </w:r>
      <w:r w:rsidRPr="004C72E3">
        <w:rPr>
          <w:szCs w:val="28"/>
        </w:rPr>
        <w:t xml:space="preserve">нерства </w:t>
      </w:r>
      <w:r>
        <w:rPr>
          <w:szCs w:val="28"/>
        </w:rPr>
        <w:t xml:space="preserve">или проекта муниципально - </w:t>
      </w:r>
      <w:r w:rsidRPr="004C72E3">
        <w:rPr>
          <w:szCs w:val="28"/>
        </w:rPr>
        <w:t>частного партнерства» (далее - постано</w:t>
      </w:r>
      <w:r w:rsidRPr="004C72E3">
        <w:rPr>
          <w:szCs w:val="28"/>
        </w:rPr>
        <w:t>в</w:t>
      </w:r>
      <w:r w:rsidRPr="004C72E3">
        <w:rPr>
          <w:szCs w:val="28"/>
        </w:rPr>
        <w:t>ление Правительства РФ от 19 декабря 2015 года №</w:t>
      </w:r>
      <w:r>
        <w:rPr>
          <w:szCs w:val="28"/>
        </w:rPr>
        <w:t xml:space="preserve"> </w:t>
      </w:r>
      <w:r w:rsidRPr="004C72E3">
        <w:rPr>
          <w:szCs w:val="28"/>
        </w:rPr>
        <w:t xml:space="preserve">1386).  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4.3.</w:t>
      </w:r>
      <w:r>
        <w:rPr>
          <w:szCs w:val="28"/>
        </w:rPr>
        <w:t xml:space="preserve"> </w:t>
      </w:r>
      <w:r w:rsidRPr="004C72E3">
        <w:rPr>
          <w:szCs w:val="28"/>
        </w:rPr>
        <w:t>Рассмотрение публичным партнером предложения о реализации пр</w:t>
      </w:r>
      <w:r w:rsidRPr="004C72E3">
        <w:rPr>
          <w:szCs w:val="28"/>
        </w:rPr>
        <w:t>о</w:t>
      </w:r>
      <w:r w:rsidRPr="004C72E3">
        <w:rPr>
          <w:szCs w:val="28"/>
        </w:rPr>
        <w:t>екта проводится в соответствии с правилами рассмотрения публичным партн</w:t>
      </w:r>
      <w:r w:rsidRPr="004C72E3">
        <w:rPr>
          <w:szCs w:val="28"/>
        </w:rPr>
        <w:t>е</w:t>
      </w:r>
      <w:r w:rsidRPr="004C72E3">
        <w:rPr>
          <w:szCs w:val="28"/>
        </w:rPr>
        <w:t>ром предложения о реализации проекта государственно</w:t>
      </w:r>
      <w:r>
        <w:rPr>
          <w:szCs w:val="28"/>
        </w:rPr>
        <w:t>-</w:t>
      </w:r>
      <w:r w:rsidRPr="004C72E3">
        <w:rPr>
          <w:szCs w:val="28"/>
        </w:rPr>
        <w:t>частного партнерст</w:t>
      </w:r>
      <w:r>
        <w:rPr>
          <w:szCs w:val="28"/>
        </w:rPr>
        <w:t>ва или проекта муниципально-</w:t>
      </w:r>
      <w:r w:rsidRPr="004C72E3">
        <w:rPr>
          <w:szCs w:val="28"/>
        </w:rPr>
        <w:t>частного партнерства</w:t>
      </w:r>
      <w:r>
        <w:rPr>
          <w:szCs w:val="28"/>
        </w:rPr>
        <w:t>,</w:t>
      </w:r>
      <w:r w:rsidRPr="004C72E3">
        <w:rPr>
          <w:szCs w:val="28"/>
        </w:rPr>
        <w:t xml:space="preserve"> утвержденными постановл</w:t>
      </w:r>
      <w:r w:rsidRPr="004C72E3">
        <w:rPr>
          <w:szCs w:val="28"/>
        </w:rPr>
        <w:t>е</w:t>
      </w:r>
      <w:r w:rsidRPr="004C72E3">
        <w:rPr>
          <w:szCs w:val="28"/>
        </w:rPr>
        <w:t>нием Правительства Российской Федерации от 19 декабря 2015 года №</w:t>
      </w:r>
      <w:r>
        <w:rPr>
          <w:szCs w:val="28"/>
        </w:rPr>
        <w:t xml:space="preserve"> </w:t>
      </w:r>
      <w:r w:rsidRPr="004C72E3">
        <w:rPr>
          <w:szCs w:val="28"/>
        </w:rPr>
        <w:t>1388 «Об утверждении правил рассмотрения публичным партнером пр</w:t>
      </w:r>
      <w:r>
        <w:rPr>
          <w:szCs w:val="28"/>
        </w:rPr>
        <w:t xml:space="preserve">едложения о реализации проекта </w:t>
      </w:r>
      <w:r w:rsidRPr="004C72E3">
        <w:rPr>
          <w:szCs w:val="28"/>
        </w:rPr>
        <w:t>г</w:t>
      </w:r>
      <w:r>
        <w:rPr>
          <w:szCs w:val="28"/>
        </w:rPr>
        <w:t>осударственно-</w:t>
      </w:r>
      <w:r w:rsidRPr="004C72E3">
        <w:rPr>
          <w:szCs w:val="28"/>
        </w:rPr>
        <w:t>частного партнерства или проекта муниц</w:t>
      </w:r>
      <w:r w:rsidRPr="004C72E3">
        <w:rPr>
          <w:szCs w:val="28"/>
        </w:rPr>
        <w:t>и</w:t>
      </w:r>
      <w:r w:rsidRPr="004C72E3">
        <w:rPr>
          <w:szCs w:val="28"/>
        </w:rPr>
        <w:t>паль</w:t>
      </w:r>
      <w:r>
        <w:rPr>
          <w:szCs w:val="28"/>
        </w:rPr>
        <w:t>но-</w:t>
      </w:r>
      <w:r w:rsidRPr="004C72E3">
        <w:rPr>
          <w:szCs w:val="28"/>
        </w:rPr>
        <w:t xml:space="preserve">частного партнерства».   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 xml:space="preserve"> В рамках рассмотрения публичным партнером предложения о реализ</w:t>
      </w:r>
      <w:r w:rsidRPr="004C72E3">
        <w:rPr>
          <w:szCs w:val="28"/>
        </w:rPr>
        <w:t>а</w:t>
      </w:r>
      <w:r w:rsidRPr="004C72E3">
        <w:rPr>
          <w:szCs w:val="28"/>
        </w:rPr>
        <w:t>ции проекта, а также в случае, если предложения о реализации проекта были разработаны публичным партнером, публичный партнер направляет для согл</w:t>
      </w:r>
      <w:r w:rsidRPr="004C72E3">
        <w:rPr>
          <w:szCs w:val="28"/>
        </w:rPr>
        <w:t>а</w:t>
      </w:r>
      <w:r w:rsidRPr="004C72E3">
        <w:rPr>
          <w:szCs w:val="28"/>
        </w:rPr>
        <w:t xml:space="preserve">сования предложение о реализации проекта в: 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 xml:space="preserve">- </w:t>
      </w:r>
      <w:r>
        <w:rPr>
          <w:szCs w:val="28"/>
        </w:rPr>
        <w:t>о</w:t>
      </w:r>
      <w:r w:rsidRPr="006800A7">
        <w:rPr>
          <w:szCs w:val="28"/>
        </w:rPr>
        <w:t xml:space="preserve">тдел по вопросам строительства, жилищно </w:t>
      </w:r>
      <w:r>
        <w:rPr>
          <w:szCs w:val="28"/>
        </w:rPr>
        <w:t xml:space="preserve">- </w:t>
      </w:r>
      <w:r w:rsidRPr="006800A7">
        <w:rPr>
          <w:szCs w:val="28"/>
        </w:rPr>
        <w:t>коммунального хозяйства и транспорта</w:t>
      </w:r>
      <w:r>
        <w:rPr>
          <w:szCs w:val="28"/>
        </w:rPr>
        <w:t xml:space="preserve"> админи</w:t>
      </w:r>
      <w:r w:rsidRPr="004C72E3">
        <w:rPr>
          <w:szCs w:val="28"/>
        </w:rPr>
        <w:t>страции муниципального образова</w:t>
      </w:r>
      <w:r>
        <w:rPr>
          <w:szCs w:val="28"/>
        </w:rPr>
        <w:t>ния Щербиновский</w:t>
      </w:r>
      <w:r w:rsidRPr="004C72E3">
        <w:rPr>
          <w:szCs w:val="28"/>
        </w:rPr>
        <w:t xml:space="preserve"> ра</w:t>
      </w:r>
      <w:r w:rsidRPr="004C72E3">
        <w:rPr>
          <w:szCs w:val="28"/>
        </w:rPr>
        <w:t>й</w:t>
      </w:r>
      <w:r w:rsidRPr="004C72E3">
        <w:rPr>
          <w:szCs w:val="28"/>
        </w:rPr>
        <w:t xml:space="preserve">он - для получения заключения о возможности эксплуатации, </w:t>
      </w:r>
      <w:r w:rsidRPr="004C72E3">
        <w:rPr>
          <w:color w:val="000000"/>
          <w:szCs w:val="28"/>
        </w:rPr>
        <w:t>и (или)</w:t>
      </w:r>
      <w:r w:rsidRPr="004C72E3">
        <w:rPr>
          <w:szCs w:val="28"/>
        </w:rPr>
        <w:t xml:space="preserve"> технич</w:t>
      </w:r>
      <w:r w:rsidRPr="004C72E3">
        <w:rPr>
          <w:szCs w:val="28"/>
        </w:rPr>
        <w:t>е</w:t>
      </w:r>
      <w:r w:rsidRPr="004C72E3">
        <w:rPr>
          <w:szCs w:val="28"/>
        </w:rPr>
        <w:t>ского использования объекта соглашения, указанного в предложении о реал</w:t>
      </w:r>
      <w:r w:rsidRPr="004C72E3">
        <w:rPr>
          <w:szCs w:val="28"/>
        </w:rPr>
        <w:t>и</w:t>
      </w:r>
      <w:r w:rsidRPr="004C72E3">
        <w:rPr>
          <w:szCs w:val="28"/>
        </w:rPr>
        <w:t>зации проекта, о наличии потребности в реконструкции или создании объекта;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 xml:space="preserve">- </w:t>
      </w:r>
      <w:r>
        <w:rPr>
          <w:szCs w:val="28"/>
        </w:rPr>
        <w:t xml:space="preserve">отдел по распоряжению муниципальным имуществом </w:t>
      </w:r>
      <w:r w:rsidRPr="004C72E3">
        <w:rPr>
          <w:szCs w:val="28"/>
        </w:rPr>
        <w:t>администрации муниципально</w:t>
      </w:r>
      <w:r>
        <w:rPr>
          <w:szCs w:val="28"/>
        </w:rPr>
        <w:t>го образования Щербиновский</w:t>
      </w:r>
      <w:r w:rsidRPr="004C72E3">
        <w:rPr>
          <w:szCs w:val="28"/>
        </w:rPr>
        <w:t xml:space="preserve"> район - для получения заключ</w:t>
      </w:r>
      <w:r w:rsidRPr="004C72E3">
        <w:rPr>
          <w:szCs w:val="28"/>
        </w:rPr>
        <w:t>е</w:t>
      </w:r>
      <w:r w:rsidRPr="004C72E3">
        <w:rPr>
          <w:szCs w:val="28"/>
        </w:rPr>
        <w:t>ния о возможности передачи в частную собственность объекта соглашения, указанного в предложении о реализации проекта, о возможности заключения соглашения в отношении объекта, о наличии в отношении объекта заключе</w:t>
      </w:r>
      <w:r w:rsidRPr="004C72E3">
        <w:rPr>
          <w:szCs w:val="28"/>
        </w:rPr>
        <w:t>н</w:t>
      </w:r>
      <w:r w:rsidRPr="004C72E3">
        <w:rPr>
          <w:szCs w:val="28"/>
        </w:rPr>
        <w:t>ных соглашений, о наличии у публичного партнера права собственности на объект, а также о наличии прав третьих лиц в отношении объекта;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- уполномоченный орган – для получения заключения о соответствии проекта принципам МЧП, о полноте и достоверности данных, содержащихся в предложении о реализации проекта, о наличии оснований для принятия реш</w:t>
      </w:r>
      <w:r w:rsidRPr="004C72E3">
        <w:rPr>
          <w:szCs w:val="28"/>
        </w:rPr>
        <w:t>е</w:t>
      </w:r>
      <w:r w:rsidRPr="004C72E3">
        <w:rPr>
          <w:szCs w:val="28"/>
        </w:rPr>
        <w:t>ния о невозможности реализации проекта, установленных Федеральным зак</w:t>
      </w:r>
      <w:r w:rsidRPr="004C72E3">
        <w:rPr>
          <w:szCs w:val="28"/>
        </w:rPr>
        <w:t>о</w:t>
      </w:r>
      <w:r w:rsidRPr="004C72E3">
        <w:rPr>
          <w:szCs w:val="28"/>
        </w:rPr>
        <w:t xml:space="preserve">ном </w:t>
      </w:r>
      <w:r>
        <w:rPr>
          <w:szCs w:val="28"/>
        </w:rPr>
        <w:t xml:space="preserve">№ </w:t>
      </w:r>
      <w:r w:rsidRPr="004C72E3">
        <w:rPr>
          <w:szCs w:val="28"/>
        </w:rPr>
        <w:t>224-ФЗ, о целесообразности проведения переговоров и инициатором проекта;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 xml:space="preserve">- финансовое управление администрации муниципального образования </w:t>
      </w:r>
      <w:r>
        <w:rPr>
          <w:szCs w:val="28"/>
        </w:rPr>
        <w:t>Щербиновский</w:t>
      </w:r>
      <w:r w:rsidRPr="004C72E3">
        <w:rPr>
          <w:szCs w:val="28"/>
        </w:rPr>
        <w:t xml:space="preserve"> район – для получения заключения о наличии средств</w:t>
      </w:r>
      <w:r>
        <w:rPr>
          <w:szCs w:val="28"/>
        </w:rPr>
        <w:t xml:space="preserve"> или ф</w:t>
      </w:r>
      <w:r>
        <w:rPr>
          <w:szCs w:val="28"/>
        </w:rPr>
        <w:t>и</w:t>
      </w:r>
      <w:r>
        <w:rPr>
          <w:szCs w:val="28"/>
        </w:rPr>
        <w:t>нансовой возможности</w:t>
      </w:r>
      <w:r w:rsidRPr="004C72E3">
        <w:rPr>
          <w:szCs w:val="28"/>
        </w:rPr>
        <w:t xml:space="preserve"> на реализацию проекта в соответствии с муниципал</w:t>
      </w:r>
      <w:r w:rsidRPr="004C72E3">
        <w:rPr>
          <w:szCs w:val="28"/>
        </w:rPr>
        <w:t>ь</w:t>
      </w:r>
      <w:r w:rsidRPr="004C72E3">
        <w:rPr>
          <w:szCs w:val="28"/>
        </w:rPr>
        <w:t>ными нормативно – правовыми актами (решение Совета муниципального обр</w:t>
      </w:r>
      <w:r w:rsidRPr="004C72E3">
        <w:rPr>
          <w:szCs w:val="28"/>
        </w:rPr>
        <w:t>а</w:t>
      </w:r>
      <w:r w:rsidRPr="004C72E3">
        <w:rPr>
          <w:szCs w:val="28"/>
        </w:rPr>
        <w:t xml:space="preserve">зования </w:t>
      </w:r>
      <w:r>
        <w:rPr>
          <w:szCs w:val="28"/>
        </w:rPr>
        <w:t xml:space="preserve">Щербиновский район </w:t>
      </w:r>
      <w:r w:rsidRPr="004C72E3">
        <w:rPr>
          <w:szCs w:val="28"/>
        </w:rPr>
        <w:t>о бюджете) и документами стратегического пл</w:t>
      </w:r>
      <w:r w:rsidRPr="004C72E3">
        <w:rPr>
          <w:szCs w:val="28"/>
        </w:rPr>
        <w:t>а</w:t>
      </w:r>
      <w:r w:rsidRPr="004C72E3">
        <w:rPr>
          <w:szCs w:val="28"/>
        </w:rPr>
        <w:t xml:space="preserve">нирования (муниципальные программы), с учетом сроков реализации </w:t>
      </w:r>
      <w:r w:rsidRPr="004C72E3">
        <w:rPr>
          <w:color w:val="000000"/>
          <w:szCs w:val="28"/>
        </w:rPr>
        <w:t xml:space="preserve">такого </w:t>
      </w:r>
      <w:r w:rsidRPr="004C72E3">
        <w:rPr>
          <w:szCs w:val="28"/>
        </w:rPr>
        <w:t xml:space="preserve">проекта. 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Согласование указанными отраслевыми (функциональными) органами администрации муни</w:t>
      </w:r>
      <w:r>
        <w:rPr>
          <w:szCs w:val="28"/>
        </w:rPr>
        <w:t>ципального образования Щербиновский</w:t>
      </w:r>
      <w:r w:rsidRPr="004C72E3">
        <w:rPr>
          <w:szCs w:val="28"/>
        </w:rPr>
        <w:t xml:space="preserve"> район проводится в срок, не превышающий 30</w:t>
      </w:r>
      <w:r>
        <w:rPr>
          <w:szCs w:val="28"/>
        </w:rPr>
        <w:t xml:space="preserve"> рабочих</w:t>
      </w:r>
      <w:r w:rsidRPr="004C72E3">
        <w:rPr>
          <w:szCs w:val="28"/>
        </w:rPr>
        <w:t xml:space="preserve"> дней, и оформляется в виде заключений от каждого отраслевого (функционального) органа администрации муниципальн</w:t>
      </w:r>
      <w:r w:rsidRPr="004C72E3">
        <w:rPr>
          <w:szCs w:val="28"/>
        </w:rPr>
        <w:t>о</w:t>
      </w:r>
      <w:r w:rsidRPr="004C72E3">
        <w:rPr>
          <w:szCs w:val="28"/>
        </w:rPr>
        <w:t>го обра</w:t>
      </w:r>
      <w:r>
        <w:rPr>
          <w:szCs w:val="28"/>
        </w:rPr>
        <w:t>зования Щербиновский</w:t>
      </w:r>
      <w:r w:rsidRPr="004C72E3">
        <w:rPr>
          <w:szCs w:val="28"/>
        </w:rPr>
        <w:t xml:space="preserve"> район.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 xml:space="preserve">4.4. При рассмотрении публичным партнером предложения о реализации проекта могут проводиться переговоры, в том числе </w:t>
      </w:r>
      <w:r w:rsidRPr="004C72E3">
        <w:rPr>
          <w:color w:val="000000"/>
          <w:szCs w:val="28"/>
        </w:rPr>
        <w:t>в форме совместных сов</w:t>
      </w:r>
      <w:r w:rsidRPr="004C72E3">
        <w:rPr>
          <w:color w:val="000000"/>
          <w:szCs w:val="28"/>
        </w:rPr>
        <w:t>е</w:t>
      </w:r>
      <w:r w:rsidRPr="004C72E3">
        <w:rPr>
          <w:color w:val="000000"/>
          <w:szCs w:val="28"/>
        </w:rPr>
        <w:t>щаний</w:t>
      </w:r>
      <w:r w:rsidRPr="004C72E3">
        <w:rPr>
          <w:szCs w:val="28"/>
        </w:rPr>
        <w:t xml:space="preserve"> в пределах срока установленного частью 5 статьи 8 Федерального закона </w:t>
      </w:r>
      <w:r>
        <w:rPr>
          <w:szCs w:val="28"/>
        </w:rPr>
        <w:t xml:space="preserve">№ </w:t>
      </w:r>
      <w:r w:rsidRPr="004C72E3">
        <w:rPr>
          <w:szCs w:val="28"/>
        </w:rPr>
        <w:t>224-ФЗ</w:t>
      </w:r>
      <w:r>
        <w:rPr>
          <w:szCs w:val="28"/>
        </w:rPr>
        <w:t>, и в порядке, установленном</w:t>
      </w:r>
      <w:r w:rsidRPr="004C72E3">
        <w:rPr>
          <w:szCs w:val="28"/>
        </w:rPr>
        <w:t xml:space="preserve"> Приказом Минэкономразвития </w:t>
      </w:r>
      <w:r>
        <w:rPr>
          <w:szCs w:val="28"/>
        </w:rPr>
        <w:t xml:space="preserve">России от 20 ноября 2015 года № </w:t>
      </w:r>
      <w:r w:rsidRPr="004C72E3">
        <w:rPr>
          <w:szCs w:val="28"/>
        </w:rPr>
        <w:t>863 «Об утверждении порядка проведения перегов</w:t>
      </w:r>
      <w:r w:rsidRPr="004C72E3">
        <w:rPr>
          <w:szCs w:val="28"/>
        </w:rPr>
        <w:t>о</w:t>
      </w:r>
      <w:r w:rsidRPr="004C72E3">
        <w:rPr>
          <w:szCs w:val="28"/>
        </w:rPr>
        <w:t>ров</w:t>
      </w:r>
      <w:r>
        <w:rPr>
          <w:szCs w:val="28"/>
        </w:rPr>
        <w:t>,</w:t>
      </w:r>
      <w:r w:rsidRPr="004C72E3">
        <w:rPr>
          <w:szCs w:val="28"/>
        </w:rPr>
        <w:t xml:space="preserve"> связанных с рассмотрением предложения о реализации проекта государс</w:t>
      </w:r>
      <w:r w:rsidRPr="004C72E3">
        <w:rPr>
          <w:szCs w:val="28"/>
        </w:rPr>
        <w:t>т</w:t>
      </w:r>
      <w:r w:rsidRPr="004C72E3">
        <w:rPr>
          <w:szCs w:val="28"/>
        </w:rPr>
        <w:t>венно</w:t>
      </w:r>
      <w:r>
        <w:rPr>
          <w:szCs w:val="28"/>
        </w:rPr>
        <w:t>-</w:t>
      </w:r>
      <w:r w:rsidRPr="004C72E3">
        <w:rPr>
          <w:szCs w:val="28"/>
        </w:rPr>
        <w:t>частного партн</w:t>
      </w:r>
      <w:r>
        <w:rPr>
          <w:szCs w:val="28"/>
        </w:rPr>
        <w:t xml:space="preserve">ерства или проекта муниципально - </w:t>
      </w:r>
      <w:r w:rsidRPr="004C72E3">
        <w:rPr>
          <w:szCs w:val="28"/>
        </w:rPr>
        <w:t>частного партнерства, между публичным партнером и инициатором проекта».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4.5.</w:t>
      </w:r>
      <w:r>
        <w:rPr>
          <w:szCs w:val="28"/>
        </w:rPr>
        <w:t xml:space="preserve"> </w:t>
      </w:r>
      <w:r w:rsidRPr="004C72E3">
        <w:rPr>
          <w:szCs w:val="28"/>
        </w:rPr>
        <w:t xml:space="preserve">По результатам рассмотрения предложения о реализации проекта публичный партнер готовит итоговое заключение и проект </w:t>
      </w:r>
      <w:r w:rsidRPr="004C72E3">
        <w:rPr>
          <w:color w:val="000000"/>
          <w:szCs w:val="28"/>
        </w:rPr>
        <w:t xml:space="preserve">распоряжения </w:t>
      </w:r>
      <w:r w:rsidRPr="004C72E3">
        <w:rPr>
          <w:szCs w:val="28"/>
        </w:rPr>
        <w:t>а</w:t>
      </w:r>
      <w:r w:rsidRPr="004C72E3">
        <w:rPr>
          <w:szCs w:val="28"/>
        </w:rPr>
        <w:t>д</w:t>
      </w:r>
      <w:r w:rsidRPr="004C72E3">
        <w:rPr>
          <w:szCs w:val="28"/>
        </w:rPr>
        <w:t>министрации муни</w:t>
      </w:r>
      <w:r>
        <w:rPr>
          <w:szCs w:val="28"/>
        </w:rPr>
        <w:t>ципального образования Щербиновский</w:t>
      </w:r>
      <w:r w:rsidRPr="004C72E3">
        <w:rPr>
          <w:szCs w:val="28"/>
        </w:rPr>
        <w:t xml:space="preserve"> район для принятия одного из следующих решений:</w:t>
      </w:r>
    </w:p>
    <w:p w:rsidR="00C05E07" w:rsidRPr="004C72E3" w:rsidRDefault="00C05E07" w:rsidP="006800A7">
      <w:pPr>
        <w:ind w:firstLine="709"/>
        <w:rPr>
          <w:szCs w:val="28"/>
        </w:rPr>
      </w:pPr>
      <w:r>
        <w:rPr>
          <w:szCs w:val="28"/>
        </w:rPr>
        <w:t>4.5.1. О</w:t>
      </w:r>
      <w:r w:rsidRPr="004C72E3">
        <w:rPr>
          <w:szCs w:val="28"/>
        </w:rPr>
        <w:t xml:space="preserve"> направлении предложения реализации проекта на рассмотрение в уполномоченный орган Краснодарского края в целях оценки эффективности и определения его сравнительного преимущества;</w:t>
      </w:r>
    </w:p>
    <w:p w:rsidR="00C05E07" w:rsidRPr="004C72E3" w:rsidRDefault="00C05E07" w:rsidP="006800A7">
      <w:pPr>
        <w:ind w:firstLine="709"/>
        <w:rPr>
          <w:szCs w:val="28"/>
        </w:rPr>
      </w:pPr>
      <w:r>
        <w:rPr>
          <w:szCs w:val="28"/>
        </w:rPr>
        <w:t>4.5.2. О</w:t>
      </w:r>
      <w:r w:rsidRPr="004C72E3">
        <w:rPr>
          <w:szCs w:val="28"/>
        </w:rPr>
        <w:t xml:space="preserve"> невозможности реализации проекта. Данное решение должно быть мотивированным с учетом оснований, указанных в части 7 статьи 8 Фед</w:t>
      </w:r>
      <w:r w:rsidRPr="004C72E3">
        <w:rPr>
          <w:szCs w:val="28"/>
        </w:rPr>
        <w:t>е</w:t>
      </w:r>
      <w:r w:rsidRPr="004C72E3">
        <w:rPr>
          <w:szCs w:val="28"/>
        </w:rPr>
        <w:t xml:space="preserve">рального закона </w:t>
      </w:r>
      <w:r>
        <w:rPr>
          <w:szCs w:val="28"/>
        </w:rPr>
        <w:t xml:space="preserve">№ </w:t>
      </w:r>
      <w:r w:rsidRPr="004C72E3">
        <w:rPr>
          <w:szCs w:val="28"/>
        </w:rPr>
        <w:t>224-ФЗ.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 xml:space="preserve">Подготовленный проект </w:t>
      </w:r>
      <w:r w:rsidRPr="004C72E3">
        <w:rPr>
          <w:color w:val="000000"/>
          <w:szCs w:val="28"/>
        </w:rPr>
        <w:t xml:space="preserve">распоряжения </w:t>
      </w:r>
      <w:r w:rsidRPr="004C72E3">
        <w:rPr>
          <w:szCs w:val="28"/>
        </w:rPr>
        <w:t>публичный партнер направляет главе муни</w:t>
      </w:r>
      <w:r>
        <w:rPr>
          <w:szCs w:val="28"/>
        </w:rPr>
        <w:t>ципального образования Щербиновский</w:t>
      </w:r>
      <w:r w:rsidRPr="004C72E3">
        <w:rPr>
          <w:szCs w:val="28"/>
        </w:rPr>
        <w:t xml:space="preserve"> район для утверждения.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4.6. В случае принятия решения в соответствии с подпунктом 4.5.1. н</w:t>
      </w:r>
      <w:r w:rsidRPr="004C72E3">
        <w:rPr>
          <w:szCs w:val="28"/>
        </w:rPr>
        <w:t>а</w:t>
      </w:r>
      <w:r w:rsidRPr="004C72E3">
        <w:rPr>
          <w:szCs w:val="28"/>
        </w:rPr>
        <w:t xml:space="preserve">стоящего Положения публичный партнер, руководствуясь частью 8 статьи 8 Федерального закона </w:t>
      </w:r>
      <w:r>
        <w:rPr>
          <w:szCs w:val="28"/>
        </w:rPr>
        <w:t xml:space="preserve">№ </w:t>
      </w:r>
      <w:r w:rsidRPr="004C72E3">
        <w:rPr>
          <w:szCs w:val="28"/>
        </w:rPr>
        <w:t>224-ФЗ, направляет предложения о реализации МЧП на рассмотрение в уполномоченный орган Краснодарского края в целях оценки эффективности и определения его сравнительного преимущества.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 xml:space="preserve">Предложения о реализации проекта направляются с учетом требований частей 3,4, статьи 8 Федерального закона </w:t>
      </w:r>
      <w:r>
        <w:rPr>
          <w:szCs w:val="28"/>
        </w:rPr>
        <w:t xml:space="preserve">№ </w:t>
      </w:r>
      <w:r w:rsidRPr="004C72E3">
        <w:rPr>
          <w:szCs w:val="28"/>
        </w:rPr>
        <w:t>224-ФЗ с приложением копий д</w:t>
      </w:r>
      <w:r w:rsidRPr="004C72E3">
        <w:rPr>
          <w:szCs w:val="28"/>
        </w:rPr>
        <w:t>о</w:t>
      </w:r>
      <w:r w:rsidRPr="004C72E3">
        <w:rPr>
          <w:szCs w:val="28"/>
        </w:rPr>
        <w:t xml:space="preserve">кументов, предусмотренных частью 8 статьи 8 Федерального закона </w:t>
      </w:r>
      <w:r>
        <w:rPr>
          <w:szCs w:val="28"/>
        </w:rPr>
        <w:t xml:space="preserve">№ </w:t>
      </w:r>
      <w:r w:rsidRPr="004C72E3">
        <w:rPr>
          <w:szCs w:val="28"/>
        </w:rPr>
        <w:t>224-ФЗ.</w:t>
      </w:r>
    </w:p>
    <w:p w:rsidR="00C05E07" w:rsidRPr="004C72E3" w:rsidRDefault="00C05E07" w:rsidP="006800A7">
      <w:pPr>
        <w:ind w:firstLine="709"/>
        <w:rPr>
          <w:color w:val="000000"/>
          <w:szCs w:val="28"/>
        </w:rPr>
      </w:pPr>
      <w:r w:rsidRPr="004C72E3">
        <w:rPr>
          <w:szCs w:val="28"/>
        </w:rPr>
        <w:t>4.7.</w:t>
      </w:r>
      <w:r>
        <w:rPr>
          <w:szCs w:val="28"/>
        </w:rPr>
        <w:t xml:space="preserve"> </w:t>
      </w:r>
      <w:r w:rsidRPr="004C72E3">
        <w:rPr>
          <w:szCs w:val="28"/>
        </w:rPr>
        <w:t>В срок не превышающий десяти</w:t>
      </w:r>
      <w:r>
        <w:rPr>
          <w:szCs w:val="28"/>
        </w:rPr>
        <w:t xml:space="preserve"> рабочих</w:t>
      </w:r>
      <w:r w:rsidRPr="004C72E3">
        <w:rPr>
          <w:szCs w:val="28"/>
        </w:rPr>
        <w:t xml:space="preserve"> дней со дня принятия </w:t>
      </w:r>
      <w:r w:rsidRPr="004C72E3">
        <w:rPr>
          <w:color w:val="000000"/>
          <w:szCs w:val="28"/>
        </w:rPr>
        <w:t>ра</w:t>
      </w:r>
      <w:r w:rsidRPr="004C72E3">
        <w:rPr>
          <w:color w:val="000000"/>
          <w:szCs w:val="28"/>
        </w:rPr>
        <w:t>с</w:t>
      </w:r>
      <w:r w:rsidRPr="004C72E3">
        <w:rPr>
          <w:color w:val="000000"/>
          <w:szCs w:val="28"/>
        </w:rPr>
        <w:t>поряжения</w:t>
      </w:r>
      <w:r w:rsidRPr="004C72E3">
        <w:rPr>
          <w:color w:val="FF0000"/>
          <w:szCs w:val="28"/>
        </w:rPr>
        <w:t xml:space="preserve"> </w:t>
      </w:r>
      <w:r w:rsidRPr="004C72E3">
        <w:rPr>
          <w:szCs w:val="28"/>
        </w:rPr>
        <w:t>администрации муни</w:t>
      </w:r>
      <w:r>
        <w:rPr>
          <w:szCs w:val="28"/>
        </w:rPr>
        <w:t>ципального образования Щербиновский</w:t>
      </w:r>
      <w:r w:rsidRPr="004C72E3">
        <w:rPr>
          <w:szCs w:val="28"/>
        </w:rPr>
        <w:t xml:space="preserve"> район, указанного в пункте 4.5. настоящего Положения, публичный партнер направл</w:t>
      </w:r>
      <w:r w:rsidRPr="004C72E3">
        <w:rPr>
          <w:szCs w:val="28"/>
        </w:rPr>
        <w:t>я</w:t>
      </w:r>
      <w:r w:rsidRPr="004C72E3">
        <w:rPr>
          <w:szCs w:val="28"/>
        </w:rPr>
        <w:t>ет копию данного</w:t>
      </w:r>
      <w:r w:rsidRPr="004C72E3">
        <w:rPr>
          <w:color w:val="000000"/>
          <w:szCs w:val="28"/>
        </w:rPr>
        <w:t xml:space="preserve"> распоряжения</w:t>
      </w:r>
      <w:r w:rsidRPr="004C72E3">
        <w:rPr>
          <w:szCs w:val="28"/>
        </w:rPr>
        <w:t>, а также оригиналы протокола предварител</w:t>
      </w:r>
      <w:r w:rsidRPr="004C72E3">
        <w:rPr>
          <w:szCs w:val="28"/>
        </w:rPr>
        <w:t>ь</w:t>
      </w:r>
      <w:r w:rsidRPr="004C72E3">
        <w:rPr>
          <w:szCs w:val="28"/>
        </w:rPr>
        <w:t>ных перегово</w:t>
      </w:r>
      <w:r>
        <w:rPr>
          <w:szCs w:val="28"/>
        </w:rPr>
        <w:t>ров и (или) переговоров (</w:t>
      </w:r>
      <w:r w:rsidRPr="004C72E3">
        <w:rPr>
          <w:szCs w:val="28"/>
        </w:rPr>
        <w:t>в случае, если эти переговоры были пр</w:t>
      </w:r>
      <w:r w:rsidRPr="004C72E3">
        <w:rPr>
          <w:szCs w:val="28"/>
        </w:rPr>
        <w:t>о</w:t>
      </w:r>
      <w:r w:rsidRPr="004C72E3">
        <w:rPr>
          <w:szCs w:val="28"/>
        </w:rPr>
        <w:t xml:space="preserve">ведены) инициатору проекта и размещает данное </w:t>
      </w:r>
      <w:r w:rsidRPr="004C72E3">
        <w:rPr>
          <w:color w:val="000000"/>
          <w:szCs w:val="28"/>
        </w:rPr>
        <w:t>распоряжение, предложение о реализации проекта МЧП и указанные протоколы переговоров на официальном</w:t>
      </w:r>
      <w:r w:rsidRPr="004C72E3">
        <w:rPr>
          <w:szCs w:val="28"/>
        </w:rPr>
        <w:t xml:space="preserve"> сайте администрации муни</w:t>
      </w:r>
      <w:r>
        <w:rPr>
          <w:szCs w:val="28"/>
        </w:rPr>
        <w:t>ципального образования Щербиновский</w:t>
      </w:r>
      <w:r w:rsidRPr="004C72E3">
        <w:rPr>
          <w:szCs w:val="28"/>
        </w:rPr>
        <w:t xml:space="preserve"> район в и</w:t>
      </w:r>
      <w:r w:rsidRPr="004C72E3">
        <w:rPr>
          <w:szCs w:val="28"/>
        </w:rPr>
        <w:t>н</w:t>
      </w:r>
      <w:r w:rsidRPr="004C72E3">
        <w:rPr>
          <w:szCs w:val="28"/>
        </w:rPr>
        <w:t>формационно</w:t>
      </w:r>
      <w:r>
        <w:rPr>
          <w:szCs w:val="28"/>
        </w:rPr>
        <w:t>-</w:t>
      </w:r>
      <w:r w:rsidRPr="004C72E3">
        <w:rPr>
          <w:szCs w:val="28"/>
        </w:rPr>
        <w:t>телекоммуникационной сети «Интернет».</w:t>
      </w:r>
    </w:p>
    <w:p w:rsidR="00C05E07" w:rsidRPr="004C72E3" w:rsidRDefault="00C05E07" w:rsidP="006800A7">
      <w:pPr>
        <w:ind w:firstLine="709"/>
        <w:rPr>
          <w:color w:val="FF0000"/>
          <w:szCs w:val="28"/>
          <w:highlight w:val="yellow"/>
        </w:rPr>
      </w:pPr>
      <w:r w:rsidRPr="004C72E3">
        <w:rPr>
          <w:color w:val="FF0000"/>
          <w:szCs w:val="28"/>
        </w:rPr>
        <w:t xml:space="preserve"> </w:t>
      </w:r>
    </w:p>
    <w:p w:rsidR="00C05E07" w:rsidRPr="004C72E3" w:rsidRDefault="00C05E07" w:rsidP="006800A7">
      <w:pPr>
        <w:ind w:firstLine="709"/>
        <w:jc w:val="center"/>
        <w:rPr>
          <w:szCs w:val="28"/>
        </w:rPr>
      </w:pPr>
      <w:r w:rsidRPr="004C72E3">
        <w:rPr>
          <w:szCs w:val="28"/>
        </w:rPr>
        <w:t>5. Принятие решения о реализации проекта МЧП</w:t>
      </w:r>
    </w:p>
    <w:p w:rsidR="00C05E07" w:rsidRPr="004C72E3" w:rsidRDefault="00C05E07" w:rsidP="006800A7">
      <w:pPr>
        <w:ind w:firstLine="709"/>
        <w:rPr>
          <w:szCs w:val="28"/>
        </w:rPr>
      </w:pP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5.1. В срок, не превышающий 50</w:t>
      </w:r>
      <w:r>
        <w:rPr>
          <w:szCs w:val="28"/>
        </w:rPr>
        <w:t xml:space="preserve"> рабочих</w:t>
      </w:r>
      <w:r w:rsidRPr="004C72E3">
        <w:rPr>
          <w:szCs w:val="28"/>
        </w:rPr>
        <w:t xml:space="preserve"> дней со дня получения полож</w:t>
      </w:r>
      <w:r w:rsidRPr="004C72E3">
        <w:rPr>
          <w:szCs w:val="28"/>
        </w:rPr>
        <w:t>и</w:t>
      </w:r>
      <w:r w:rsidRPr="004C72E3">
        <w:rPr>
          <w:szCs w:val="28"/>
        </w:rPr>
        <w:t>тельного заключения от уполномоченного органа Краснодарского края, пу</w:t>
      </w:r>
      <w:r w:rsidRPr="004C72E3">
        <w:rPr>
          <w:szCs w:val="28"/>
        </w:rPr>
        <w:t>б</w:t>
      </w:r>
      <w:r w:rsidRPr="004C72E3">
        <w:rPr>
          <w:szCs w:val="28"/>
        </w:rPr>
        <w:t>личный партнер разрабатывает проект постановления администрации муни</w:t>
      </w:r>
      <w:r>
        <w:rPr>
          <w:szCs w:val="28"/>
        </w:rPr>
        <w:t>ц</w:t>
      </w:r>
      <w:r>
        <w:rPr>
          <w:szCs w:val="28"/>
        </w:rPr>
        <w:t>и</w:t>
      </w:r>
      <w:r>
        <w:rPr>
          <w:szCs w:val="28"/>
        </w:rPr>
        <w:t>пального образования Щербиновский</w:t>
      </w:r>
      <w:r w:rsidRPr="004C72E3">
        <w:rPr>
          <w:szCs w:val="28"/>
        </w:rPr>
        <w:t xml:space="preserve"> район о реализации проекта в соответс</w:t>
      </w:r>
      <w:r w:rsidRPr="004C72E3">
        <w:rPr>
          <w:szCs w:val="28"/>
        </w:rPr>
        <w:t>т</w:t>
      </w:r>
      <w:r w:rsidRPr="004C72E3">
        <w:rPr>
          <w:szCs w:val="28"/>
        </w:rPr>
        <w:t>вии с требованиями, предусмотренными частью 3 статьи 10 Федерального з</w:t>
      </w:r>
      <w:r w:rsidRPr="004C72E3">
        <w:rPr>
          <w:szCs w:val="28"/>
        </w:rPr>
        <w:t>а</w:t>
      </w:r>
      <w:r w:rsidRPr="004C72E3">
        <w:rPr>
          <w:szCs w:val="28"/>
        </w:rPr>
        <w:t>кона №</w:t>
      </w:r>
      <w:r>
        <w:rPr>
          <w:szCs w:val="28"/>
        </w:rPr>
        <w:t xml:space="preserve"> </w:t>
      </w:r>
      <w:r w:rsidRPr="004C72E3">
        <w:rPr>
          <w:szCs w:val="28"/>
        </w:rPr>
        <w:t>224 - ФЗ и направляет для утверждения главе муни</w:t>
      </w:r>
      <w:r>
        <w:rPr>
          <w:szCs w:val="28"/>
        </w:rPr>
        <w:t>ципального образ</w:t>
      </w:r>
      <w:r>
        <w:rPr>
          <w:szCs w:val="28"/>
        </w:rPr>
        <w:t>о</w:t>
      </w:r>
      <w:r>
        <w:rPr>
          <w:szCs w:val="28"/>
        </w:rPr>
        <w:t>вания Щербиновский</w:t>
      </w:r>
      <w:r w:rsidRPr="004C72E3">
        <w:rPr>
          <w:szCs w:val="28"/>
        </w:rPr>
        <w:t xml:space="preserve"> район.</w:t>
      </w:r>
    </w:p>
    <w:p w:rsidR="00C05E07" w:rsidRPr="004C72E3" w:rsidRDefault="00C05E07" w:rsidP="006800A7">
      <w:pPr>
        <w:ind w:firstLine="709"/>
        <w:rPr>
          <w:color w:val="FF0000"/>
          <w:szCs w:val="28"/>
        </w:rPr>
      </w:pPr>
      <w:r w:rsidRPr="004C72E3">
        <w:rPr>
          <w:szCs w:val="28"/>
        </w:rPr>
        <w:t>5.2. Решение о реализации проекта в форме постановления администр</w:t>
      </w:r>
      <w:r w:rsidRPr="004C72E3">
        <w:rPr>
          <w:szCs w:val="28"/>
        </w:rPr>
        <w:t>а</w:t>
      </w:r>
      <w:r w:rsidRPr="004C72E3">
        <w:rPr>
          <w:szCs w:val="28"/>
        </w:rPr>
        <w:t>ции муниципального образов</w:t>
      </w:r>
      <w:r>
        <w:rPr>
          <w:szCs w:val="28"/>
        </w:rPr>
        <w:t>ания Щербиновский</w:t>
      </w:r>
      <w:r w:rsidRPr="004C72E3">
        <w:rPr>
          <w:szCs w:val="28"/>
        </w:rPr>
        <w:t xml:space="preserve"> район </w:t>
      </w:r>
      <w:r w:rsidRPr="004C72E3">
        <w:rPr>
          <w:color w:val="000000"/>
          <w:szCs w:val="28"/>
        </w:rPr>
        <w:t>утверждается главой</w:t>
      </w:r>
      <w:r w:rsidRPr="004C72E3">
        <w:rPr>
          <w:szCs w:val="28"/>
        </w:rPr>
        <w:t xml:space="preserve"> муни</w:t>
      </w:r>
      <w:r>
        <w:rPr>
          <w:szCs w:val="28"/>
        </w:rPr>
        <w:t>ципального образования Щербиновский</w:t>
      </w:r>
      <w:r w:rsidRPr="004C72E3">
        <w:rPr>
          <w:szCs w:val="28"/>
        </w:rPr>
        <w:t xml:space="preserve"> район в срок, не превышающий 60 </w:t>
      </w:r>
      <w:r>
        <w:rPr>
          <w:szCs w:val="28"/>
        </w:rPr>
        <w:t xml:space="preserve">рабочих </w:t>
      </w:r>
      <w:r w:rsidRPr="004C72E3">
        <w:rPr>
          <w:szCs w:val="28"/>
        </w:rPr>
        <w:t xml:space="preserve">дней со дня получения положительного заключения </w:t>
      </w:r>
      <w:r w:rsidRPr="004C72E3">
        <w:rPr>
          <w:color w:val="000000"/>
          <w:szCs w:val="28"/>
        </w:rPr>
        <w:t>уполномоче</w:t>
      </w:r>
      <w:r w:rsidRPr="004C72E3">
        <w:rPr>
          <w:color w:val="000000"/>
          <w:szCs w:val="28"/>
        </w:rPr>
        <w:t>н</w:t>
      </w:r>
      <w:r w:rsidRPr="004C72E3">
        <w:rPr>
          <w:color w:val="000000"/>
          <w:szCs w:val="28"/>
        </w:rPr>
        <w:t>ного</w:t>
      </w:r>
      <w:r w:rsidRPr="004C72E3">
        <w:rPr>
          <w:color w:val="FF0000"/>
          <w:szCs w:val="28"/>
        </w:rPr>
        <w:t xml:space="preserve"> </w:t>
      </w:r>
      <w:r w:rsidRPr="004C72E3">
        <w:rPr>
          <w:color w:val="000000"/>
          <w:szCs w:val="28"/>
        </w:rPr>
        <w:t>органа Краснодарского края об эффективности проекта и его сравнител</w:t>
      </w:r>
      <w:r w:rsidRPr="004C72E3">
        <w:rPr>
          <w:color w:val="000000"/>
          <w:szCs w:val="28"/>
        </w:rPr>
        <w:t>ь</w:t>
      </w:r>
      <w:r w:rsidRPr="004C72E3">
        <w:rPr>
          <w:color w:val="000000"/>
          <w:szCs w:val="28"/>
        </w:rPr>
        <w:t>ном преимуществе.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5.3. На основании постановления администрации муниципального обр</w:t>
      </w:r>
      <w:r w:rsidRPr="004C72E3">
        <w:rPr>
          <w:szCs w:val="28"/>
        </w:rPr>
        <w:t>а</w:t>
      </w:r>
      <w:r>
        <w:rPr>
          <w:szCs w:val="28"/>
        </w:rPr>
        <w:t xml:space="preserve">зования Щербиновский </w:t>
      </w:r>
      <w:r w:rsidRPr="004C72E3">
        <w:rPr>
          <w:szCs w:val="28"/>
        </w:rPr>
        <w:t xml:space="preserve"> район о реализации проекта публичный партнер, в срок, не превышающий 180 </w:t>
      </w:r>
      <w:r>
        <w:rPr>
          <w:szCs w:val="28"/>
        </w:rPr>
        <w:t xml:space="preserve">рабочих </w:t>
      </w:r>
      <w:r w:rsidRPr="004C72E3">
        <w:rPr>
          <w:szCs w:val="28"/>
        </w:rPr>
        <w:t>дней со дня принятия данного постановл</w:t>
      </w:r>
      <w:r w:rsidRPr="004C72E3">
        <w:rPr>
          <w:szCs w:val="28"/>
        </w:rPr>
        <w:t>е</w:t>
      </w:r>
      <w:r w:rsidRPr="004C72E3">
        <w:rPr>
          <w:szCs w:val="28"/>
        </w:rPr>
        <w:t>ния, обеспечивает организацию и проведение конкурса на право заключения соглашения, за исключением случаев, предусмотренных частью 9 статьи 10 Федерального закона №</w:t>
      </w:r>
      <w:r>
        <w:rPr>
          <w:szCs w:val="28"/>
        </w:rPr>
        <w:t xml:space="preserve"> </w:t>
      </w:r>
      <w:r w:rsidRPr="004C72E3">
        <w:rPr>
          <w:szCs w:val="28"/>
        </w:rPr>
        <w:t>224-ФЗ.</w:t>
      </w:r>
    </w:p>
    <w:p w:rsidR="00C05E07" w:rsidRPr="004C72E3" w:rsidRDefault="00C05E07" w:rsidP="006800A7">
      <w:pPr>
        <w:ind w:firstLine="709"/>
        <w:rPr>
          <w:szCs w:val="28"/>
        </w:rPr>
      </w:pPr>
    </w:p>
    <w:p w:rsidR="00C05E07" w:rsidRPr="004C72E3" w:rsidRDefault="00C05E07" w:rsidP="006800A7">
      <w:pPr>
        <w:ind w:firstLine="709"/>
        <w:jc w:val="center"/>
        <w:rPr>
          <w:szCs w:val="28"/>
        </w:rPr>
      </w:pPr>
      <w:r w:rsidRPr="004C72E3">
        <w:rPr>
          <w:szCs w:val="28"/>
        </w:rPr>
        <w:t>6. Конкурс на право заключения соглашения о МЧП</w:t>
      </w:r>
    </w:p>
    <w:p w:rsidR="00C05E07" w:rsidRPr="004C72E3" w:rsidRDefault="00C05E07" w:rsidP="006800A7">
      <w:pPr>
        <w:ind w:firstLine="709"/>
        <w:rPr>
          <w:szCs w:val="28"/>
        </w:rPr>
      </w:pP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6.1. Организация и проведение конкурса на право заключения соглашения (далее – конкурс) проводится в соответствии с требованиями Федерального з</w:t>
      </w:r>
      <w:r w:rsidRPr="004C72E3">
        <w:rPr>
          <w:szCs w:val="28"/>
        </w:rPr>
        <w:t>а</w:t>
      </w:r>
      <w:r>
        <w:rPr>
          <w:szCs w:val="28"/>
        </w:rPr>
        <w:t>кона № 224-</w:t>
      </w:r>
      <w:r w:rsidRPr="004C72E3">
        <w:rPr>
          <w:szCs w:val="28"/>
        </w:rPr>
        <w:t>ФЗ.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6.2.</w:t>
      </w:r>
      <w:r>
        <w:rPr>
          <w:szCs w:val="28"/>
        </w:rPr>
        <w:t xml:space="preserve"> </w:t>
      </w:r>
      <w:r w:rsidRPr="004C72E3">
        <w:rPr>
          <w:szCs w:val="28"/>
        </w:rPr>
        <w:t>Публичный партнер по согласованию с уполномоченным органом определяет содержание конкурсной документации, порядок размещения соо</w:t>
      </w:r>
      <w:r w:rsidRPr="004C72E3">
        <w:rPr>
          <w:szCs w:val="28"/>
        </w:rPr>
        <w:t>б</w:t>
      </w:r>
      <w:r w:rsidRPr="004C72E3">
        <w:rPr>
          <w:szCs w:val="28"/>
        </w:rPr>
        <w:t>щения о проведении конкурса на официальном сайте Росси</w:t>
      </w:r>
      <w:r>
        <w:rPr>
          <w:szCs w:val="28"/>
        </w:rPr>
        <w:t>йской Федерации в информационно–</w:t>
      </w:r>
      <w:r w:rsidRPr="004C72E3">
        <w:rPr>
          <w:szCs w:val="28"/>
        </w:rPr>
        <w:t>телекоммуникационной сети «Интернет» (далее - официал</w:t>
      </w:r>
      <w:r w:rsidRPr="004C72E3">
        <w:rPr>
          <w:szCs w:val="28"/>
        </w:rPr>
        <w:t>ь</w:t>
      </w:r>
      <w:r w:rsidRPr="004C72E3">
        <w:rPr>
          <w:szCs w:val="28"/>
        </w:rPr>
        <w:t>ный сайт Российской Федерации), для размещения информации о проведении торгов, определенном Правительством Российской Федерации, форму подачи заявок на участие в конкурсе, порядок предварительного отбора участников конкурса, оценки конкурсного предложения и размещение результатов конку</w:t>
      </w:r>
      <w:r w:rsidRPr="004C72E3">
        <w:rPr>
          <w:szCs w:val="28"/>
        </w:rPr>
        <w:t>р</w:t>
      </w:r>
      <w:r w:rsidRPr="004C72E3">
        <w:rPr>
          <w:szCs w:val="28"/>
        </w:rPr>
        <w:t>са.</w:t>
      </w:r>
    </w:p>
    <w:p w:rsidR="00C05E07" w:rsidRDefault="00C05E07" w:rsidP="008D4EA5">
      <w:pPr>
        <w:ind w:firstLine="709"/>
        <w:rPr>
          <w:szCs w:val="28"/>
        </w:rPr>
      </w:pPr>
      <w:r w:rsidRPr="004C72E3">
        <w:rPr>
          <w:szCs w:val="28"/>
        </w:rPr>
        <w:t xml:space="preserve">6.3. Уполномоченный орган </w:t>
      </w:r>
      <w:r>
        <w:rPr>
          <w:szCs w:val="28"/>
        </w:rPr>
        <w:t>осуществляет контроль за соответствием конкурсной документации предложению о реализации проекта, на основании которого принималось решение о реализации проекта, в том числе за соотве</w:t>
      </w:r>
      <w:r>
        <w:rPr>
          <w:szCs w:val="28"/>
        </w:rPr>
        <w:t>т</w:t>
      </w:r>
      <w:r>
        <w:rPr>
          <w:szCs w:val="28"/>
        </w:rPr>
        <w:t>ствием конкурсной документации результатам оценки эффективности проекта и определения его сравнительного преимущества.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6.4. По итогам анализа представленной публичным партнером конкур</w:t>
      </w:r>
      <w:r w:rsidRPr="004C72E3">
        <w:rPr>
          <w:szCs w:val="28"/>
        </w:rPr>
        <w:t>с</w:t>
      </w:r>
      <w:r w:rsidRPr="004C72E3">
        <w:rPr>
          <w:szCs w:val="28"/>
        </w:rPr>
        <w:t>ной документации уполномоченный орган готовит мот</w:t>
      </w:r>
      <w:r>
        <w:rPr>
          <w:szCs w:val="28"/>
        </w:rPr>
        <w:t>ивированное заключ</w:t>
      </w:r>
      <w:r>
        <w:rPr>
          <w:szCs w:val="28"/>
        </w:rPr>
        <w:t>е</w:t>
      </w:r>
      <w:r>
        <w:rPr>
          <w:szCs w:val="28"/>
        </w:rPr>
        <w:t>ние, которое</w:t>
      </w:r>
      <w:r w:rsidRPr="004C72E3">
        <w:rPr>
          <w:szCs w:val="28"/>
        </w:rPr>
        <w:t xml:space="preserve"> направляется публичному партнеру в </w:t>
      </w:r>
      <w:r w:rsidRPr="004C72E3">
        <w:rPr>
          <w:color w:val="000000"/>
          <w:szCs w:val="28"/>
        </w:rPr>
        <w:t>течение</w:t>
      </w:r>
      <w:r>
        <w:rPr>
          <w:color w:val="000000"/>
          <w:szCs w:val="28"/>
        </w:rPr>
        <w:t xml:space="preserve"> </w:t>
      </w:r>
      <w:r w:rsidRPr="004C72E3">
        <w:rPr>
          <w:color w:val="000000"/>
          <w:szCs w:val="28"/>
        </w:rPr>
        <w:t xml:space="preserve">3 </w:t>
      </w:r>
      <w:r>
        <w:rPr>
          <w:color w:val="000000"/>
          <w:szCs w:val="28"/>
        </w:rPr>
        <w:t xml:space="preserve">рабочих </w:t>
      </w:r>
      <w:r w:rsidRPr="004C72E3">
        <w:rPr>
          <w:color w:val="000000"/>
          <w:szCs w:val="28"/>
        </w:rPr>
        <w:t>дней</w:t>
      </w:r>
      <w:r>
        <w:rPr>
          <w:color w:val="000000"/>
          <w:szCs w:val="28"/>
        </w:rPr>
        <w:t xml:space="preserve"> со дня получения</w:t>
      </w:r>
      <w:r w:rsidRPr="004C72E3">
        <w:rPr>
          <w:color w:val="000000"/>
          <w:szCs w:val="28"/>
        </w:rPr>
        <w:t>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6.5. Публичный партнер устраняет указанные в заключении несоответс</w:t>
      </w:r>
      <w:r w:rsidRPr="004C72E3">
        <w:rPr>
          <w:szCs w:val="28"/>
        </w:rPr>
        <w:t>т</w:t>
      </w:r>
      <w:r w:rsidRPr="004C72E3">
        <w:rPr>
          <w:szCs w:val="28"/>
        </w:rPr>
        <w:t>вия (при наличии).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6.6. Конкурсной документ</w:t>
      </w:r>
      <w:r>
        <w:rPr>
          <w:szCs w:val="28"/>
        </w:rPr>
        <w:t>ацией должны быть предусмотрены</w:t>
      </w:r>
      <w:r w:rsidRPr="004C72E3">
        <w:rPr>
          <w:szCs w:val="28"/>
        </w:rPr>
        <w:t xml:space="preserve"> условия с</w:t>
      </w:r>
      <w:r w:rsidRPr="004C72E3">
        <w:rPr>
          <w:szCs w:val="28"/>
        </w:rPr>
        <w:t>о</w:t>
      </w:r>
      <w:r w:rsidRPr="004C72E3">
        <w:rPr>
          <w:szCs w:val="28"/>
        </w:rPr>
        <w:t>глашения, которые не по</w:t>
      </w:r>
      <w:r>
        <w:rPr>
          <w:szCs w:val="28"/>
        </w:rPr>
        <w:t>д</w:t>
      </w:r>
      <w:r w:rsidRPr="004C72E3">
        <w:rPr>
          <w:szCs w:val="28"/>
        </w:rPr>
        <w:t>лежат изменению в ходе переговоров, и (или) усл</w:t>
      </w:r>
      <w:r w:rsidRPr="004C72E3">
        <w:rPr>
          <w:szCs w:val="28"/>
        </w:rPr>
        <w:t>о</w:t>
      </w:r>
      <w:r w:rsidRPr="004C72E3">
        <w:rPr>
          <w:szCs w:val="28"/>
        </w:rPr>
        <w:t>вия, которые подлежат изменению с соблюдением предусмотренного конкур</w:t>
      </w:r>
      <w:r w:rsidRPr="004C72E3">
        <w:rPr>
          <w:szCs w:val="28"/>
        </w:rPr>
        <w:t>с</w:t>
      </w:r>
      <w:r w:rsidRPr="004C72E3">
        <w:rPr>
          <w:szCs w:val="28"/>
        </w:rPr>
        <w:t>ной документацией порядка.</w:t>
      </w:r>
    </w:p>
    <w:p w:rsidR="00C05E07" w:rsidRPr="004C72E3" w:rsidRDefault="00C05E07" w:rsidP="006800A7">
      <w:pPr>
        <w:ind w:firstLine="709"/>
        <w:rPr>
          <w:szCs w:val="28"/>
        </w:rPr>
      </w:pPr>
      <w:r>
        <w:rPr>
          <w:szCs w:val="28"/>
        </w:rPr>
        <w:t>6.7.</w:t>
      </w:r>
      <w:r w:rsidRPr="004C72E3">
        <w:rPr>
          <w:szCs w:val="28"/>
        </w:rPr>
        <w:t xml:space="preserve"> По результатам проведенного конкурса или при наличии в соответс</w:t>
      </w:r>
      <w:r w:rsidRPr="004C72E3">
        <w:rPr>
          <w:szCs w:val="28"/>
        </w:rPr>
        <w:t>т</w:t>
      </w:r>
      <w:r w:rsidRPr="004C72E3">
        <w:rPr>
          <w:szCs w:val="28"/>
        </w:rPr>
        <w:t>вии с Федеральным законом №</w:t>
      </w:r>
      <w:r>
        <w:rPr>
          <w:szCs w:val="28"/>
        </w:rPr>
        <w:t xml:space="preserve"> </w:t>
      </w:r>
      <w:r w:rsidRPr="004C72E3">
        <w:rPr>
          <w:szCs w:val="28"/>
        </w:rPr>
        <w:t xml:space="preserve">224-ФЗ оснований для заключения соглашения без проведения конкурса, публичный партнер направляет победителю конкурса в срок не позднее </w:t>
      </w:r>
      <w:r w:rsidRPr="004C72E3">
        <w:rPr>
          <w:color w:val="000000"/>
          <w:szCs w:val="28"/>
        </w:rPr>
        <w:t>5</w:t>
      </w:r>
      <w:r>
        <w:rPr>
          <w:color w:val="000000"/>
          <w:szCs w:val="28"/>
        </w:rPr>
        <w:t xml:space="preserve"> рабочих</w:t>
      </w:r>
      <w:r w:rsidRPr="004C72E3">
        <w:rPr>
          <w:color w:val="000000"/>
          <w:szCs w:val="28"/>
        </w:rPr>
        <w:t xml:space="preserve"> дней со дня подписания</w:t>
      </w:r>
      <w:r w:rsidRPr="004C72E3">
        <w:rPr>
          <w:szCs w:val="28"/>
        </w:rPr>
        <w:t xml:space="preserve"> членами конкурсной к</w:t>
      </w:r>
      <w:r w:rsidRPr="004C72E3">
        <w:rPr>
          <w:szCs w:val="28"/>
        </w:rPr>
        <w:t>о</w:t>
      </w:r>
      <w:r w:rsidRPr="004C72E3">
        <w:rPr>
          <w:szCs w:val="28"/>
        </w:rPr>
        <w:t>миссии протокола о результатах проведения конкурса экземпляр указанного протокола, проект соглашения, включающий в себя условия соглашения, опр</w:t>
      </w:r>
      <w:r w:rsidRPr="004C72E3">
        <w:rPr>
          <w:szCs w:val="28"/>
        </w:rPr>
        <w:t>е</w:t>
      </w:r>
      <w:r w:rsidRPr="004C72E3">
        <w:rPr>
          <w:szCs w:val="28"/>
        </w:rPr>
        <w:t>деленные решением о реализации проекта, конкурсной документацией и пре</w:t>
      </w:r>
      <w:r w:rsidRPr="004C72E3">
        <w:rPr>
          <w:szCs w:val="28"/>
        </w:rPr>
        <w:t>д</w:t>
      </w:r>
      <w:r w:rsidRPr="004C72E3">
        <w:rPr>
          <w:szCs w:val="28"/>
        </w:rPr>
        <w:t xml:space="preserve">ставленным победителем конкурса конкурсным предложением, а также иные предусмотренные </w:t>
      </w:r>
      <w:r>
        <w:rPr>
          <w:szCs w:val="28"/>
        </w:rPr>
        <w:t>Федеральным законом № 224</w:t>
      </w:r>
      <w:r w:rsidRPr="004C72E3">
        <w:rPr>
          <w:szCs w:val="28"/>
        </w:rPr>
        <w:t>–ФЗ, другими федеральными законами условия</w:t>
      </w:r>
      <w:r>
        <w:rPr>
          <w:szCs w:val="28"/>
        </w:rPr>
        <w:t>.</w:t>
      </w:r>
    </w:p>
    <w:p w:rsidR="00C05E07" w:rsidRPr="004C72E3" w:rsidRDefault="00C05E07" w:rsidP="006800A7">
      <w:pPr>
        <w:tabs>
          <w:tab w:val="left" w:pos="4275"/>
        </w:tabs>
        <w:ind w:firstLine="709"/>
        <w:rPr>
          <w:szCs w:val="28"/>
        </w:rPr>
      </w:pPr>
      <w:r w:rsidRPr="004C72E3">
        <w:rPr>
          <w:szCs w:val="28"/>
        </w:rPr>
        <w:tab/>
      </w:r>
      <w:bookmarkStart w:id="9" w:name="Par261"/>
      <w:bookmarkEnd w:id="9"/>
    </w:p>
    <w:p w:rsidR="00C05E07" w:rsidRPr="004C72E3" w:rsidRDefault="00C05E07" w:rsidP="006800A7">
      <w:pPr>
        <w:ind w:firstLine="709"/>
        <w:jc w:val="center"/>
        <w:rPr>
          <w:szCs w:val="28"/>
        </w:rPr>
      </w:pPr>
      <w:r w:rsidRPr="004C72E3">
        <w:rPr>
          <w:szCs w:val="28"/>
        </w:rPr>
        <w:t>7. Заключение соглашения о реализации проекта МЧП</w:t>
      </w:r>
    </w:p>
    <w:p w:rsidR="00C05E07" w:rsidRPr="004C72E3" w:rsidRDefault="00C05E07" w:rsidP="006800A7">
      <w:pPr>
        <w:ind w:firstLine="709"/>
        <w:jc w:val="center"/>
        <w:rPr>
          <w:szCs w:val="28"/>
        </w:rPr>
      </w:pP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7.1. После подписания членами конкурсной комиссии протокола о р</w:t>
      </w:r>
      <w:r w:rsidRPr="004C72E3">
        <w:rPr>
          <w:szCs w:val="28"/>
        </w:rPr>
        <w:t>е</w:t>
      </w:r>
      <w:r w:rsidRPr="004C72E3">
        <w:rPr>
          <w:szCs w:val="28"/>
        </w:rPr>
        <w:t>зультатах проведения конкурса, публичный партнер на основании решения о реализации проекта проводит переговоры в форме совместных совещаний с п</w:t>
      </w:r>
      <w:r w:rsidRPr="004C72E3">
        <w:rPr>
          <w:szCs w:val="28"/>
        </w:rPr>
        <w:t>о</w:t>
      </w:r>
      <w:r w:rsidRPr="004C72E3">
        <w:rPr>
          <w:szCs w:val="28"/>
        </w:rPr>
        <w:t>бедителем конкурса или с иным лицом, в отношении которого принято реш</w:t>
      </w:r>
      <w:r w:rsidRPr="004C72E3">
        <w:rPr>
          <w:szCs w:val="28"/>
        </w:rPr>
        <w:t>е</w:t>
      </w:r>
      <w:r w:rsidRPr="004C72E3">
        <w:rPr>
          <w:szCs w:val="28"/>
        </w:rPr>
        <w:t xml:space="preserve">ние о заключении соглашения в соответствии с Федеральным законом </w:t>
      </w:r>
      <w:r>
        <w:rPr>
          <w:szCs w:val="28"/>
        </w:rPr>
        <w:br/>
      </w:r>
      <w:r w:rsidRPr="004C72E3">
        <w:rPr>
          <w:szCs w:val="28"/>
        </w:rPr>
        <w:t>№</w:t>
      </w:r>
      <w:r>
        <w:rPr>
          <w:szCs w:val="28"/>
        </w:rPr>
        <w:t xml:space="preserve"> </w:t>
      </w:r>
      <w:r w:rsidRPr="004C72E3">
        <w:rPr>
          <w:szCs w:val="28"/>
        </w:rPr>
        <w:t>224 – ФЗ, в целях обсуждения условий соглашения и их возможного измен</w:t>
      </w:r>
      <w:r w:rsidRPr="004C72E3">
        <w:rPr>
          <w:szCs w:val="28"/>
        </w:rPr>
        <w:t>е</w:t>
      </w:r>
      <w:r w:rsidRPr="004C72E3">
        <w:rPr>
          <w:szCs w:val="28"/>
        </w:rPr>
        <w:t xml:space="preserve">ния по результатам переговоров. 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По результатам переговоров не могут быть изменены существенные у</w:t>
      </w:r>
      <w:r w:rsidRPr="004C72E3">
        <w:rPr>
          <w:szCs w:val="28"/>
        </w:rPr>
        <w:t>с</w:t>
      </w:r>
      <w:r w:rsidRPr="004C72E3">
        <w:rPr>
          <w:szCs w:val="28"/>
        </w:rPr>
        <w:t>ловия соглашения, а также те условия, которые являлись критериями конкурса и (или) содержание которых определялось на основании конкурсного предл</w:t>
      </w:r>
      <w:r w:rsidRPr="004C72E3">
        <w:rPr>
          <w:szCs w:val="28"/>
        </w:rPr>
        <w:t>о</w:t>
      </w:r>
      <w:r w:rsidRPr="004C72E3">
        <w:rPr>
          <w:szCs w:val="28"/>
        </w:rPr>
        <w:t xml:space="preserve">жения </w:t>
      </w:r>
      <w:r w:rsidRPr="00DB479E">
        <w:rPr>
          <w:szCs w:val="28"/>
        </w:rPr>
        <w:t>лица, в</w:t>
      </w:r>
      <w:r w:rsidRPr="004C72E3">
        <w:rPr>
          <w:szCs w:val="28"/>
        </w:rPr>
        <w:t xml:space="preserve"> отношении которого принято решение о заключении соглаше</w:t>
      </w:r>
      <w:r>
        <w:rPr>
          <w:szCs w:val="28"/>
        </w:rPr>
        <w:t>ния.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Срок и порядок проведения переговоров определяется конкурсной док</w:t>
      </w:r>
      <w:r w:rsidRPr="004C72E3">
        <w:rPr>
          <w:szCs w:val="28"/>
        </w:rPr>
        <w:t>у</w:t>
      </w:r>
      <w:r w:rsidRPr="004C72E3">
        <w:rPr>
          <w:szCs w:val="28"/>
        </w:rPr>
        <w:t xml:space="preserve">ментацией. 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7.2. Результаты переговоров, проведенные в соответствии с частью 3 ст</w:t>
      </w:r>
      <w:r w:rsidRPr="004C72E3">
        <w:rPr>
          <w:szCs w:val="28"/>
        </w:rPr>
        <w:t>а</w:t>
      </w:r>
      <w:r w:rsidRPr="004C72E3">
        <w:rPr>
          <w:szCs w:val="28"/>
        </w:rPr>
        <w:t>тьи 32 Федерального закона</w:t>
      </w:r>
      <w:r>
        <w:rPr>
          <w:szCs w:val="28"/>
        </w:rPr>
        <w:t xml:space="preserve"> № 224–</w:t>
      </w:r>
      <w:r w:rsidRPr="004C72E3">
        <w:rPr>
          <w:szCs w:val="28"/>
        </w:rPr>
        <w:t>ФЗ, оформляются протоколом в двух э</w:t>
      </w:r>
      <w:r w:rsidRPr="004C72E3">
        <w:rPr>
          <w:szCs w:val="28"/>
        </w:rPr>
        <w:t>к</w:t>
      </w:r>
      <w:r w:rsidRPr="004C72E3">
        <w:rPr>
          <w:szCs w:val="28"/>
        </w:rPr>
        <w:t>земплярах, один из которых направляется победителю конкурса. По результ</w:t>
      </w:r>
      <w:r w:rsidRPr="004C72E3">
        <w:rPr>
          <w:szCs w:val="28"/>
        </w:rPr>
        <w:t>а</w:t>
      </w:r>
      <w:r w:rsidRPr="004C72E3">
        <w:rPr>
          <w:szCs w:val="28"/>
        </w:rPr>
        <w:t>там данных переговоров публичный партнер направляет соглашение и прил</w:t>
      </w:r>
      <w:r w:rsidRPr="004C72E3">
        <w:rPr>
          <w:szCs w:val="28"/>
        </w:rPr>
        <w:t>а</w:t>
      </w:r>
      <w:r w:rsidRPr="004C72E3">
        <w:rPr>
          <w:szCs w:val="28"/>
        </w:rPr>
        <w:t>гаемый протокол переговоров на согласование в уполномоченный орган на предмет соответствия соглашения конкурсной документации, в том числе в части учета результатов оценки эффективности проекта и определения ег</w:t>
      </w:r>
      <w:r>
        <w:rPr>
          <w:szCs w:val="28"/>
        </w:rPr>
        <w:t xml:space="preserve">о сравнительного преимущества. </w:t>
      </w:r>
      <w:r w:rsidRPr="004C72E3">
        <w:rPr>
          <w:szCs w:val="28"/>
        </w:rPr>
        <w:t>В случае согласования уполномоченным орг</w:t>
      </w:r>
      <w:r w:rsidRPr="004C72E3">
        <w:rPr>
          <w:szCs w:val="28"/>
        </w:rPr>
        <w:t>а</w:t>
      </w:r>
      <w:r w:rsidRPr="004C72E3">
        <w:rPr>
          <w:szCs w:val="28"/>
        </w:rPr>
        <w:t xml:space="preserve">ном соглашения и </w:t>
      </w:r>
      <w:r w:rsidRPr="004C72E3">
        <w:rPr>
          <w:color w:val="000000"/>
          <w:szCs w:val="28"/>
        </w:rPr>
        <w:t>прилагаемого протокола переговоров</w:t>
      </w:r>
      <w:r w:rsidRPr="004C72E3">
        <w:rPr>
          <w:color w:val="FF0000"/>
          <w:szCs w:val="28"/>
        </w:rPr>
        <w:t xml:space="preserve"> </w:t>
      </w:r>
      <w:r w:rsidRPr="004C72E3">
        <w:rPr>
          <w:szCs w:val="28"/>
        </w:rPr>
        <w:t xml:space="preserve">уполномоченный орган в течение </w:t>
      </w:r>
      <w:r w:rsidRPr="004C72E3">
        <w:rPr>
          <w:color w:val="000000"/>
          <w:szCs w:val="28"/>
        </w:rPr>
        <w:t>5 дней</w:t>
      </w:r>
      <w:r w:rsidRPr="004C72E3">
        <w:rPr>
          <w:szCs w:val="28"/>
        </w:rPr>
        <w:t xml:space="preserve"> направляет согласованное соглашение публичному партнеру.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7.3. Соглашение подписывается в срок, установленный конкурсной док</w:t>
      </w:r>
      <w:r w:rsidRPr="004C72E3">
        <w:rPr>
          <w:szCs w:val="28"/>
        </w:rPr>
        <w:t>у</w:t>
      </w:r>
      <w:r w:rsidRPr="004C72E3">
        <w:rPr>
          <w:szCs w:val="28"/>
        </w:rPr>
        <w:t>ментацией, но не ранее 10</w:t>
      </w:r>
      <w:r>
        <w:rPr>
          <w:szCs w:val="28"/>
        </w:rPr>
        <w:t xml:space="preserve"> рабочих</w:t>
      </w:r>
      <w:r w:rsidRPr="004C72E3">
        <w:rPr>
          <w:szCs w:val="28"/>
        </w:rPr>
        <w:t xml:space="preserve"> дней с момента размещения итогового пр</w:t>
      </w:r>
      <w:r w:rsidRPr="004C72E3">
        <w:rPr>
          <w:szCs w:val="28"/>
        </w:rPr>
        <w:t>о</w:t>
      </w:r>
      <w:r w:rsidRPr="004C72E3">
        <w:rPr>
          <w:szCs w:val="28"/>
        </w:rPr>
        <w:t xml:space="preserve">токола о результатах проведения конкурса на официальном сайте Российской Федерации, в случае проведения открытого конкурса. </w:t>
      </w:r>
      <w:r w:rsidRPr="004C72E3">
        <w:rPr>
          <w:color w:val="FF0000"/>
          <w:szCs w:val="28"/>
        </w:rPr>
        <w:t xml:space="preserve"> 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7.4. Соглашение заключается в письменной форме с победителем конку</w:t>
      </w:r>
      <w:r w:rsidRPr="004C72E3">
        <w:rPr>
          <w:szCs w:val="28"/>
        </w:rPr>
        <w:t>р</w:t>
      </w:r>
      <w:r w:rsidRPr="004C72E3">
        <w:rPr>
          <w:szCs w:val="28"/>
        </w:rPr>
        <w:t>са или иным лицом, указанным в пунктах 1</w:t>
      </w:r>
      <w:r>
        <w:rPr>
          <w:szCs w:val="28"/>
        </w:rPr>
        <w:t xml:space="preserve"> </w:t>
      </w:r>
      <w:r w:rsidRPr="004C72E3">
        <w:rPr>
          <w:szCs w:val="28"/>
        </w:rPr>
        <w:t>-</w:t>
      </w:r>
      <w:r>
        <w:rPr>
          <w:szCs w:val="28"/>
        </w:rPr>
        <w:t xml:space="preserve"> </w:t>
      </w:r>
      <w:r w:rsidRPr="004C72E3">
        <w:rPr>
          <w:szCs w:val="28"/>
        </w:rPr>
        <w:t>4 части 2 и части 24 статьи 19 Ф</w:t>
      </w:r>
      <w:r w:rsidRPr="004C72E3">
        <w:rPr>
          <w:szCs w:val="28"/>
        </w:rPr>
        <w:t>е</w:t>
      </w:r>
      <w:r w:rsidRPr="004C72E3">
        <w:rPr>
          <w:szCs w:val="28"/>
        </w:rPr>
        <w:t>де</w:t>
      </w:r>
      <w:r>
        <w:rPr>
          <w:szCs w:val="28"/>
        </w:rPr>
        <w:t>рального закона № 224-</w:t>
      </w:r>
      <w:r w:rsidRPr="004C72E3">
        <w:rPr>
          <w:szCs w:val="28"/>
        </w:rPr>
        <w:t>ФЗ, при условии представления ими документов, предусмотренных конкурсной документацией и подтверждающих обеспечение исполнения обязательств по соглашению в случае, если такое обеспечение и</w:t>
      </w:r>
      <w:r w:rsidRPr="004C72E3">
        <w:rPr>
          <w:szCs w:val="28"/>
        </w:rPr>
        <w:t>с</w:t>
      </w:r>
      <w:r w:rsidRPr="004C72E3">
        <w:rPr>
          <w:szCs w:val="28"/>
        </w:rPr>
        <w:t>полнения обязательств предусмотрено конкурсной документацией.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 xml:space="preserve">7.5. Соглашение вступает в силу с момента его подписания, если иное не предусмотрено </w:t>
      </w:r>
      <w:r w:rsidRPr="004C72E3">
        <w:rPr>
          <w:color w:val="000000"/>
          <w:szCs w:val="28"/>
        </w:rPr>
        <w:t>соглашением.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 xml:space="preserve">7.6. В течение </w:t>
      </w:r>
      <w:r w:rsidRPr="004C72E3">
        <w:rPr>
          <w:color w:val="000000"/>
          <w:szCs w:val="28"/>
        </w:rPr>
        <w:t>3</w:t>
      </w:r>
      <w:r>
        <w:rPr>
          <w:color w:val="000000"/>
          <w:szCs w:val="28"/>
        </w:rPr>
        <w:t xml:space="preserve"> рабочих</w:t>
      </w:r>
      <w:r w:rsidRPr="004C72E3">
        <w:rPr>
          <w:color w:val="000000"/>
          <w:szCs w:val="28"/>
        </w:rPr>
        <w:t xml:space="preserve"> дней со</w:t>
      </w:r>
      <w:r w:rsidRPr="004C72E3">
        <w:rPr>
          <w:szCs w:val="28"/>
        </w:rPr>
        <w:t xml:space="preserve"> дня подписания соглашения публичный партнер направляет соглашение уполномоченному органу для включения его в реестр заключенных соглашений, который ведется в электронном виде на оф</w:t>
      </w:r>
      <w:r w:rsidRPr="004C72E3">
        <w:rPr>
          <w:szCs w:val="28"/>
        </w:rPr>
        <w:t>и</w:t>
      </w:r>
      <w:r w:rsidRPr="004C72E3">
        <w:rPr>
          <w:szCs w:val="28"/>
        </w:rPr>
        <w:t>циальном сайте администрации муни</w:t>
      </w:r>
      <w:r>
        <w:rPr>
          <w:szCs w:val="28"/>
        </w:rPr>
        <w:t>ципального образования Щербиновский</w:t>
      </w:r>
      <w:r w:rsidRPr="004C72E3">
        <w:rPr>
          <w:szCs w:val="28"/>
        </w:rPr>
        <w:t xml:space="preserve"> район в ин</w:t>
      </w:r>
      <w:r>
        <w:rPr>
          <w:szCs w:val="28"/>
        </w:rPr>
        <w:t>формационно–</w:t>
      </w:r>
      <w:r w:rsidRPr="004C72E3">
        <w:rPr>
          <w:szCs w:val="28"/>
        </w:rPr>
        <w:t>телекоммуникационной сети «Интернет» в подразделе «Реестр заключенных соглашений о МЧП» раздела «Экономика».</w:t>
      </w:r>
    </w:p>
    <w:p w:rsidR="00C05E07" w:rsidRDefault="00C05E07" w:rsidP="006800A7">
      <w:pPr>
        <w:ind w:firstLine="709"/>
        <w:rPr>
          <w:color w:val="000000"/>
          <w:szCs w:val="28"/>
        </w:rPr>
      </w:pPr>
      <w:r w:rsidRPr="004C72E3">
        <w:rPr>
          <w:szCs w:val="28"/>
        </w:rPr>
        <w:t xml:space="preserve">7.7. </w:t>
      </w:r>
      <w:r w:rsidRPr="004C72E3">
        <w:rPr>
          <w:color w:val="000000"/>
          <w:szCs w:val="28"/>
        </w:rPr>
        <w:t>Уполномоченный орган в течение 3</w:t>
      </w:r>
      <w:r>
        <w:rPr>
          <w:color w:val="000000"/>
          <w:szCs w:val="28"/>
        </w:rPr>
        <w:t xml:space="preserve"> рабочих</w:t>
      </w:r>
      <w:r w:rsidRPr="004C72E3">
        <w:rPr>
          <w:color w:val="000000"/>
          <w:szCs w:val="28"/>
        </w:rPr>
        <w:t xml:space="preserve"> дней после получения подписанного соглашения публичным партнером размещает в реестре закл</w:t>
      </w:r>
      <w:r w:rsidRPr="004C72E3">
        <w:rPr>
          <w:color w:val="000000"/>
          <w:szCs w:val="28"/>
        </w:rPr>
        <w:t>ю</w:t>
      </w:r>
      <w:r w:rsidRPr="004C72E3">
        <w:rPr>
          <w:color w:val="000000"/>
          <w:szCs w:val="28"/>
        </w:rPr>
        <w:t>ченных соглашений о МЧП заключенное соглашение.</w:t>
      </w:r>
    </w:p>
    <w:p w:rsidR="00C05E07" w:rsidRPr="004C72E3" w:rsidRDefault="00C05E07" w:rsidP="006800A7">
      <w:pPr>
        <w:ind w:firstLine="709"/>
        <w:rPr>
          <w:color w:val="000000"/>
          <w:szCs w:val="28"/>
        </w:rPr>
      </w:pPr>
    </w:p>
    <w:p w:rsidR="00C05E07" w:rsidRPr="004C72E3" w:rsidRDefault="00C05E07" w:rsidP="006800A7">
      <w:pPr>
        <w:ind w:firstLine="709"/>
        <w:jc w:val="center"/>
        <w:rPr>
          <w:szCs w:val="28"/>
        </w:rPr>
      </w:pPr>
      <w:r w:rsidRPr="004C72E3">
        <w:rPr>
          <w:szCs w:val="28"/>
        </w:rPr>
        <w:t xml:space="preserve">8. Осуществление контроля за исполнением </w:t>
      </w:r>
      <w:r w:rsidRPr="004C72E3">
        <w:rPr>
          <w:color w:val="000000"/>
          <w:szCs w:val="28"/>
        </w:rPr>
        <w:t>соглашения о МЧП</w:t>
      </w:r>
    </w:p>
    <w:p w:rsidR="00C05E07" w:rsidRPr="004C72E3" w:rsidRDefault="00C05E07" w:rsidP="006800A7">
      <w:pPr>
        <w:ind w:firstLine="709"/>
        <w:jc w:val="center"/>
        <w:rPr>
          <w:szCs w:val="28"/>
          <w:highlight w:val="lightGray"/>
        </w:rPr>
      </w:pP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8.1. Публичный партнер осуществляет контроль за исполне</w:t>
      </w:r>
      <w:r>
        <w:rPr>
          <w:szCs w:val="28"/>
        </w:rPr>
        <w:t>нием согл</w:t>
      </w:r>
      <w:r>
        <w:rPr>
          <w:szCs w:val="28"/>
        </w:rPr>
        <w:t>а</w:t>
      </w:r>
      <w:r>
        <w:rPr>
          <w:szCs w:val="28"/>
        </w:rPr>
        <w:t xml:space="preserve">шения в соответствии </w:t>
      </w:r>
      <w:r w:rsidRPr="004C72E3">
        <w:rPr>
          <w:szCs w:val="28"/>
        </w:rPr>
        <w:t>со с</w:t>
      </w:r>
      <w:r>
        <w:rPr>
          <w:szCs w:val="28"/>
        </w:rPr>
        <w:t xml:space="preserve">татьей 14 Федерального закона № </w:t>
      </w:r>
      <w:r w:rsidRPr="004C72E3">
        <w:rPr>
          <w:szCs w:val="28"/>
        </w:rPr>
        <w:t>244-ФЗ и с прав</w:t>
      </w:r>
      <w:r w:rsidRPr="004C72E3">
        <w:rPr>
          <w:szCs w:val="28"/>
        </w:rPr>
        <w:t>и</w:t>
      </w:r>
      <w:r w:rsidRPr="004C72E3">
        <w:rPr>
          <w:szCs w:val="28"/>
        </w:rPr>
        <w:t>лами, установленными постановлением Правительства РФ от 30 декабря 2015 го</w:t>
      </w:r>
      <w:r>
        <w:rPr>
          <w:szCs w:val="28"/>
        </w:rPr>
        <w:t>да №</w:t>
      </w:r>
      <w:r w:rsidRPr="004C72E3">
        <w:rPr>
          <w:szCs w:val="28"/>
        </w:rPr>
        <w:t>1490 «Об осуществлении публичным партнером контроля за исполнен</w:t>
      </w:r>
      <w:r w:rsidRPr="004C72E3">
        <w:rPr>
          <w:szCs w:val="28"/>
        </w:rPr>
        <w:t>и</w:t>
      </w:r>
      <w:r>
        <w:rPr>
          <w:szCs w:val="28"/>
        </w:rPr>
        <w:t>ем соглашения о государственно-</w:t>
      </w:r>
      <w:r w:rsidRPr="004C72E3">
        <w:rPr>
          <w:szCs w:val="28"/>
        </w:rPr>
        <w:t>частном партнерстве и соглашении о муниц</w:t>
      </w:r>
      <w:r w:rsidRPr="004C72E3">
        <w:rPr>
          <w:szCs w:val="28"/>
        </w:rPr>
        <w:t>и</w:t>
      </w:r>
      <w:r w:rsidRPr="004C72E3">
        <w:rPr>
          <w:szCs w:val="28"/>
        </w:rPr>
        <w:t>пально</w:t>
      </w:r>
      <w:r>
        <w:rPr>
          <w:szCs w:val="28"/>
        </w:rPr>
        <w:t>-</w:t>
      </w:r>
      <w:r w:rsidRPr="004C72E3">
        <w:rPr>
          <w:szCs w:val="28"/>
        </w:rPr>
        <w:t>частном партнерстве».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>8.2. Публичный партнер по результатам проведенных контрольных мер</w:t>
      </w:r>
      <w:r w:rsidRPr="004C72E3">
        <w:rPr>
          <w:szCs w:val="28"/>
        </w:rPr>
        <w:t>о</w:t>
      </w:r>
      <w:r w:rsidRPr="004C72E3">
        <w:rPr>
          <w:szCs w:val="28"/>
        </w:rPr>
        <w:t>приятий по исполнению соглашения представляет в уполномоченный орган</w:t>
      </w:r>
      <w:r>
        <w:rPr>
          <w:szCs w:val="28"/>
        </w:rPr>
        <w:t xml:space="preserve"> ежеквартально</w:t>
      </w:r>
      <w:r w:rsidRPr="004C72E3">
        <w:rPr>
          <w:szCs w:val="28"/>
        </w:rPr>
        <w:t>, в срок не позднее 15 числа месяца, следующего за отчетным периодом, заверенные копии актов о результатах контроля за исполнением с</w:t>
      </w:r>
      <w:r w:rsidRPr="004C72E3">
        <w:rPr>
          <w:szCs w:val="28"/>
        </w:rPr>
        <w:t>о</w:t>
      </w:r>
      <w:r w:rsidRPr="004C72E3">
        <w:rPr>
          <w:szCs w:val="28"/>
        </w:rPr>
        <w:t xml:space="preserve">глашения, справок, объяснений и других документов, имеющих отношение к проводимым контрольным мероприятиям, в том числе подтверждающие факты нарушений в случаях их выявления. </w:t>
      </w:r>
    </w:p>
    <w:p w:rsidR="00C05E07" w:rsidRPr="00372C76" w:rsidRDefault="00C05E07" w:rsidP="006800A7">
      <w:pPr>
        <w:ind w:firstLine="709"/>
        <w:rPr>
          <w:szCs w:val="28"/>
        </w:rPr>
      </w:pPr>
      <w:r w:rsidRPr="004C72E3">
        <w:rPr>
          <w:szCs w:val="28"/>
        </w:rPr>
        <w:t xml:space="preserve"> </w:t>
      </w:r>
    </w:p>
    <w:p w:rsidR="00C05E07" w:rsidRPr="004C72E3" w:rsidRDefault="00C05E07" w:rsidP="006800A7">
      <w:pPr>
        <w:ind w:firstLine="709"/>
        <w:jc w:val="center"/>
        <w:rPr>
          <w:color w:val="000000"/>
          <w:szCs w:val="28"/>
        </w:rPr>
      </w:pPr>
      <w:r w:rsidRPr="004C72E3">
        <w:rPr>
          <w:color w:val="000000"/>
          <w:szCs w:val="28"/>
        </w:rPr>
        <w:t>9. Мониторинг реализации соглашений о реализации проекта МЧП</w:t>
      </w:r>
    </w:p>
    <w:p w:rsidR="00C05E07" w:rsidRPr="004C72E3" w:rsidRDefault="00C05E07" w:rsidP="006800A7">
      <w:pPr>
        <w:ind w:firstLine="709"/>
        <w:rPr>
          <w:color w:val="000000"/>
          <w:szCs w:val="28"/>
        </w:rPr>
      </w:pPr>
    </w:p>
    <w:p w:rsidR="00C05E07" w:rsidRDefault="00C05E07" w:rsidP="006800A7">
      <w:pPr>
        <w:ind w:firstLine="709"/>
        <w:rPr>
          <w:color w:val="000000"/>
          <w:szCs w:val="28"/>
        </w:rPr>
      </w:pPr>
      <w:bookmarkStart w:id="10" w:name="sub_1511"/>
      <w:r w:rsidRPr="004C72E3">
        <w:rPr>
          <w:color w:val="000000"/>
          <w:szCs w:val="28"/>
        </w:rPr>
        <w:t xml:space="preserve"> 9.1. Публичный партнер в течение 10 рабочих дней после принятия р</w:t>
      </w:r>
      <w:r w:rsidRPr="004C72E3">
        <w:rPr>
          <w:color w:val="000000"/>
          <w:szCs w:val="28"/>
        </w:rPr>
        <w:t>е</w:t>
      </w:r>
      <w:r w:rsidRPr="004C72E3">
        <w:rPr>
          <w:color w:val="000000"/>
          <w:szCs w:val="28"/>
        </w:rPr>
        <w:t xml:space="preserve">шения </w:t>
      </w:r>
      <w:r>
        <w:rPr>
          <w:color w:val="000000"/>
          <w:szCs w:val="28"/>
        </w:rPr>
        <w:t xml:space="preserve"> </w:t>
      </w:r>
      <w:r w:rsidRPr="004C72E3">
        <w:rPr>
          <w:color w:val="000000"/>
          <w:szCs w:val="28"/>
        </w:rPr>
        <w:t xml:space="preserve">о </w:t>
      </w:r>
      <w:r>
        <w:rPr>
          <w:color w:val="000000"/>
          <w:szCs w:val="28"/>
        </w:rPr>
        <w:t xml:space="preserve"> </w:t>
      </w:r>
      <w:r w:rsidRPr="004C72E3">
        <w:rPr>
          <w:color w:val="000000"/>
          <w:szCs w:val="28"/>
        </w:rPr>
        <w:t xml:space="preserve">реализации </w:t>
      </w:r>
      <w:r>
        <w:rPr>
          <w:color w:val="000000"/>
          <w:szCs w:val="28"/>
        </w:rPr>
        <w:t xml:space="preserve"> </w:t>
      </w:r>
      <w:r w:rsidRPr="004C72E3">
        <w:rPr>
          <w:color w:val="000000"/>
          <w:szCs w:val="28"/>
        </w:rPr>
        <w:t>проекта,</w:t>
      </w:r>
      <w:r>
        <w:rPr>
          <w:color w:val="000000"/>
          <w:szCs w:val="28"/>
        </w:rPr>
        <w:t xml:space="preserve"> </w:t>
      </w:r>
      <w:r w:rsidRPr="004C72E3">
        <w:rPr>
          <w:color w:val="000000"/>
          <w:szCs w:val="28"/>
        </w:rPr>
        <w:t xml:space="preserve"> в</w:t>
      </w:r>
      <w:r>
        <w:rPr>
          <w:color w:val="000000"/>
          <w:szCs w:val="28"/>
        </w:rPr>
        <w:t xml:space="preserve"> </w:t>
      </w:r>
      <w:r w:rsidRPr="004C72E3">
        <w:rPr>
          <w:color w:val="000000"/>
          <w:szCs w:val="28"/>
        </w:rPr>
        <w:t xml:space="preserve"> целях</w:t>
      </w:r>
      <w:r>
        <w:rPr>
          <w:color w:val="000000"/>
          <w:szCs w:val="28"/>
        </w:rPr>
        <w:t xml:space="preserve"> </w:t>
      </w:r>
      <w:r w:rsidRPr="004C72E3">
        <w:rPr>
          <w:color w:val="000000"/>
          <w:szCs w:val="28"/>
        </w:rPr>
        <w:t xml:space="preserve"> обеспечения проведения монитори</w:t>
      </w:r>
      <w:r w:rsidRPr="004C72E3">
        <w:rPr>
          <w:color w:val="000000"/>
          <w:szCs w:val="28"/>
        </w:rPr>
        <w:t>н</w:t>
      </w:r>
      <w:r w:rsidRPr="004C72E3">
        <w:rPr>
          <w:color w:val="000000"/>
          <w:szCs w:val="28"/>
        </w:rPr>
        <w:t xml:space="preserve">га, </w:t>
      </w:r>
    </w:p>
    <w:p w:rsidR="00C05E07" w:rsidRPr="004C72E3" w:rsidRDefault="00C05E07" w:rsidP="005973F4">
      <w:pPr>
        <w:ind w:firstLine="0"/>
        <w:rPr>
          <w:color w:val="000000"/>
          <w:szCs w:val="28"/>
        </w:rPr>
      </w:pPr>
      <w:r w:rsidRPr="004C72E3">
        <w:rPr>
          <w:color w:val="000000"/>
          <w:szCs w:val="28"/>
        </w:rPr>
        <w:t>размещает  сведения в соответствии с частью 7 Приказа Минэкономра</w:t>
      </w:r>
      <w:r w:rsidRPr="004C72E3">
        <w:rPr>
          <w:color w:val="000000"/>
          <w:szCs w:val="28"/>
        </w:rPr>
        <w:t>з</w:t>
      </w:r>
      <w:r w:rsidRPr="004C72E3">
        <w:rPr>
          <w:color w:val="000000"/>
          <w:szCs w:val="28"/>
        </w:rPr>
        <w:t>вития России от 27 ноября 2015 года №</w:t>
      </w:r>
      <w:r>
        <w:rPr>
          <w:color w:val="000000"/>
          <w:szCs w:val="28"/>
        </w:rPr>
        <w:t xml:space="preserve"> </w:t>
      </w:r>
      <w:r w:rsidRPr="004C72E3">
        <w:rPr>
          <w:color w:val="000000"/>
          <w:szCs w:val="28"/>
        </w:rPr>
        <w:t>888 «Об утверждении порядка монит</w:t>
      </w:r>
      <w:r w:rsidRPr="004C72E3">
        <w:rPr>
          <w:color w:val="000000"/>
          <w:szCs w:val="28"/>
        </w:rPr>
        <w:t>о</w:t>
      </w:r>
      <w:r w:rsidRPr="004C72E3">
        <w:rPr>
          <w:color w:val="000000"/>
          <w:szCs w:val="28"/>
        </w:rPr>
        <w:t>ринга реализации соглашений о</w:t>
      </w:r>
      <w:r>
        <w:rPr>
          <w:szCs w:val="28"/>
        </w:rPr>
        <w:t xml:space="preserve"> государственно-</w:t>
      </w:r>
      <w:r w:rsidRPr="004C72E3">
        <w:rPr>
          <w:szCs w:val="28"/>
        </w:rPr>
        <w:t>частном партнерстве и согл</w:t>
      </w:r>
      <w:r w:rsidRPr="004C72E3">
        <w:rPr>
          <w:szCs w:val="28"/>
        </w:rPr>
        <w:t>а</w:t>
      </w:r>
      <w:r w:rsidRPr="004C72E3">
        <w:rPr>
          <w:szCs w:val="28"/>
        </w:rPr>
        <w:t>шений о муници</w:t>
      </w:r>
      <w:r>
        <w:rPr>
          <w:szCs w:val="28"/>
        </w:rPr>
        <w:t>пально-</w:t>
      </w:r>
      <w:r w:rsidRPr="004C72E3">
        <w:rPr>
          <w:szCs w:val="28"/>
        </w:rPr>
        <w:t>частном партнерстве» (далее – Приказ Минэкономразвития Ро</w:t>
      </w:r>
      <w:r w:rsidRPr="004C72E3">
        <w:rPr>
          <w:szCs w:val="28"/>
        </w:rPr>
        <w:t>с</w:t>
      </w:r>
      <w:r w:rsidRPr="004C72E3">
        <w:rPr>
          <w:szCs w:val="28"/>
        </w:rPr>
        <w:t>сии от 27 ноября 2015 года №</w:t>
      </w:r>
      <w:r>
        <w:rPr>
          <w:szCs w:val="28"/>
        </w:rPr>
        <w:t xml:space="preserve"> </w:t>
      </w:r>
      <w:r w:rsidRPr="004C72E3">
        <w:rPr>
          <w:szCs w:val="28"/>
        </w:rPr>
        <w:t xml:space="preserve">888) </w:t>
      </w:r>
      <w:r w:rsidRPr="004C72E3">
        <w:rPr>
          <w:color w:val="000000"/>
          <w:szCs w:val="28"/>
        </w:rPr>
        <w:t xml:space="preserve">в электронном виде </w:t>
      </w:r>
      <w:r w:rsidRPr="004C72E3">
        <w:rPr>
          <w:szCs w:val="28"/>
        </w:rPr>
        <w:t>на сайте</w:t>
      </w:r>
      <w:r w:rsidRPr="004C72E3">
        <w:rPr>
          <w:color w:val="000000"/>
          <w:szCs w:val="28"/>
        </w:rPr>
        <w:t xml:space="preserve"> государстве</w:t>
      </w:r>
      <w:r w:rsidRPr="004C72E3">
        <w:rPr>
          <w:color w:val="000000"/>
          <w:szCs w:val="28"/>
        </w:rPr>
        <w:t>н</w:t>
      </w:r>
      <w:r w:rsidRPr="004C72E3">
        <w:rPr>
          <w:color w:val="000000"/>
          <w:szCs w:val="28"/>
        </w:rPr>
        <w:t>ной автоматизированной информационной системы «Управление».</w:t>
      </w:r>
    </w:p>
    <w:p w:rsidR="00C05E07" w:rsidRPr="004C72E3" w:rsidRDefault="00C05E07" w:rsidP="006800A7">
      <w:pPr>
        <w:ind w:firstLine="709"/>
        <w:rPr>
          <w:szCs w:val="28"/>
        </w:rPr>
      </w:pPr>
      <w:r w:rsidRPr="004C72E3">
        <w:rPr>
          <w:color w:val="000000"/>
          <w:szCs w:val="28"/>
        </w:rPr>
        <w:t>9.2. Публичный партнер в течение всего периода реализации проекта (с момента принятия решения о реализации проекта до момента полного исполн</w:t>
      </w:r>
      <w:r w:rsidRPr="004C72E3">
        <w:rPr>
          <w:color w:val="000000"/>
          <w:szCs w:val="28"/>
        </w:rPr>
        <w:t>е</w:t>
      </w:r>
      <w:r w:rsidRPr="004C72E3">
        <w:rPr>
          <w:color w:val="000000"/>
          <w:szCs w:val="28"/>
        </w:rPr>
        <w:t xml:space="preserve">ния сторонами всех обязательств указанных в соглашении) до 10 числа месяца, следующего за отчетным полугодием, размещает </w:t>
      </w:r>
      <w:r w:rsidRPr="004C72E3">
        <w:rPr>
          <w:szCs w:val="28"/>
        </w:rPr>
        <w:t>на сайте</w:t>
      </w:r>
      <w:r w:rsidRPr="004C72E3">
        <w:rPr>
          <w:color w:val="000000"/>
          <w:szCs w:val="28"/>
        </w:rPr>
        <w:t xml:space="preserve"> государственной а</w:t>
      </w:r>
      <w:r w:rsidRPr="004C72E3">
        <w:rPr>
          <w:color w:val="000000"/>
          <w:szCs w:val="28"/>
        </w:rPr>
        <w:t>в</w:t>
      </w:r>
      <w:r w:rsidRPr="004C72E3">
        <w:rPr>
          <w:color w:val="000000"/>
          <w:szCs w:val="28"/>
        </w:rPr>
        <w:t>томатизированной информационной системы «Управление» сведения о факт</w:t>
      </w:r>
      <w:r w:rsidRPr="004C72E3">
        <w:rPr>
          <w:color w:val="000000"/>
          <w:szCs w:val="28"/>
        </w:rPr>
        <w:t>и</w:t>
      </w:r>
      <w:r w:rsidRPr="004C72E3">
        <w:rPr>
          <w:color w:val="000000"/>
          <w:szCs w:val="28"/>
        </w:rPr>
        <w:t>ческих сроках исполнения сторонами обязательств по соглашению, а также о фактически достигнутых значениях критериев эффективности проекта и знач</w:t>
      </w:r>
      <w:r w:rsidRPr="004C72E3">
        <w:rPr>
          <w:color w:val="000000"/>
          <w:szCs w:val="28"/>
        </w:rPr>
        <w:t>е</w:t>
      </w:r>
      <w:r w:rsidRPr="004C72E3">
        <w:rPr>
          <w:color w:val="000000"/>
          <w:szCs w:val="28"/>
        </w:rPr>
        <w:t>ниях показателей его сравнительного преимущества, на основании которых п</w:t>
      </w:r>
      <w:r w:rsidRPr="004C72E3">
        <w:rPr>
          <w:color w:val="000000"/>
          <w:szCs w:val="28"/>
        </w:rPr>
        <w:t>о</w:t>
      </w:r>
      <w:r w:rsidRPr="004C72E3">
        <w:rPr>
          <w:color w:val="000000"/>
          <w:szCs w:val="28"/>
        </w:rPr>
        <w:t>лучено положительное заключение уполномоченного органа. При этом, инфо</w:t>
      </w:r>
      <w:r w:rsidRPr="004C72E3">
        <w:rPr>
          <w:color w:val="000000"/>
          <w:szCs w:val="28"/>
        </w:rPr>
        <w:t>р</w:t>
      </w:r>
      <w:r w:rsidRPr="004C72E3">
        <w:rPr>
          <w:color w:val="000000"/>
          <w:szCs w:val="28"/>
        </w:rPr>
        <w:t>мация обо всех юридически значимых действиях в отношении соглашения, в том числе заключение, внесение изменений и расторжение соглашения, гос</w:t>
      </w:r>
      <w:r w:rsidRPr="004C72E3">
        <w:rPr>
          <w:color w:val="000000"/>
          <w:szCs w:val="28"/>
        </w:rPr>
        <w:t>у</w:t>
      </w:r>
      <w:r w:rsidRPr="004C72E3">
        <w:rPr>
          <w:color w:val="000000"/>
          <w:szCs w:val="28"/>
        </w:rPr>
        <w:t>дарственная регистрация прав на владение и пользование объектом, подпис</w:t>
      </w:r>
      <w:r w:rsidRPr="004C72E3">
        <w:rPr>
          <w:color w:val="000000"/>
          <w:szCs w:val="28"/>
        </w:rPr>
        <w:t>а</w:t>
      </w:r>
      <w:r w:rsidRPr="004C72E3">
        <w:rPr>
          <w:color w:val="000000"/>
          <w:szCs w:val="28"/>
        </w:rPr>
        <w:t>ние актов о приеме – передаче объекта, передача земельных участков, приемка выполненных работ по строительству (реконструкции) объекта, ввод объекта в эксплуатацию в электронном виде размещаются</w:t>
      </w:r>
      <w:r w:rsidRPr="004C72E3">
        <w:rPr>
          <w:szCs w:val="28"/>
        </w:rPr>
        <w:t xml:space="preserve"> на сайте</w:t>
      </w:r>
      <w:r w:rsidRPr="004C72E3">
        <w:rPr>
          <w:color w:val="000000"/>
          <w:szCs w:val="28"/>
        </w:rPr>
        <w:t xml:space="preserve"> государственной а</w:t>
      </w:r>
      <w:r w:rsidRPr="004C72E3">
        <w:rPr>
          <w:color w:val="000000"/>
          <w:szCs w:val="28"/>
        </w:rPr>
        <w:t>в</w:t>
      </w:r>
      <w:r w:rsidRPr="004C72E3">
        <w:rPr>
          <w:color w:val="000000"/>
          <w:szCs w:val="28"/>
        </w:rPr>
        <w:t xml:space="preserve">томатизированной информационной системы «Управление» </w:t>
      </w:r>
      <w:r w:rsidRPr="004C72E3">
        <w:rPr>
          <w:szCs w:val="28"/>
        </w:rPr>
        <w:t>в течение десяти рабочих дней со дня совершения таких действий с приложением копий соо</w:t>
      </w:r>
      <w:r w:rsidRPr="004C72E3">
        <w:rPr>
          <w:szCs w:val="28"/>
        </w:rPr>
        <w:t>т</w:t>
      </w:r>
      <w:r w:rsidRPr="004C72E3">
        <w:rPr>
          <w:szCs w:val="28"/>
        </w:rPr>
        <w:t>ветствующих документов.</w:t>
      </w:r>
    </w:p>
    <w:p w:rsidR="00C05E07" w:rsidRPr="004C72E3" w:rsidRDefault="00C05E07" w:rsidP="006800A7">
      <w:pPr>
        <w:ind w:firstLine="709"/>
        <w:rPr>
          <w:color w:val="000000"/>
          <w:szCs w:val="28"/>
        </w:rPr>
      </w:pPr>
      <w:r w:rsidRPr="004C72E3">
        <w:rPr>
          <w:color w:val="000000"/>
          <w:szCs w:val="28"/>
        </w:rPr>
        <w:t>Уполномоченный орган в целях проведения мониторинга обеспечивает текущую проверку в рамках компетенции на достоверность внесенных публи</w:t>
      </w:r>
      <w:r w:rsidRPr="004C72E3">
        <w:rPr>
          <w:color w:val="000000"/>
          <w:szCs w:val="28"/>
        </w:rPr>
        <w:t>ч</w:t>
      </w:r>
      <w:r w:rsidRPr="004C72E3">
        <w:rPr>
          <w:color w:val="000000"/>
          <w:szCs w:val="28"/>
        </w:rPr>
        <w:t>ным партнером в электронном виде посредством государственной автоматиз</w:t>
      </w:r>
      <w:r w:rsidRPr="004C72E3">
        <w:rPr>
          <w:color w:val="000000"/>
          <w:szCs w:val="28"/>
        </w:rPr>
        <w:t>и</w:t>
      </w:r>
      <w:r w:rsidRPr="004C72E3">
        <w:rPr>
          <w:color w:val="000000"/>
          <w:szCs w:val="28"/>
        </w:rPr>
        <w:t xml:space="preserve">рованной информационной системы «Управление» сведений и документов, а также ежегодно формирует результаты мониторинга реализации соглашения по состоянию на 1 января года, следующего за отчетным, в соответствии с </w:t>
      </w:r>
      <w:r w:rsidRPr="004C72E3">
        <w:rPr>
          <w:szCs w:val="28"/>
        </w:rPr>
        <w:t>Прик</w:t>
      </w:r>
      <w:r w:rsidRPr="004C72E3">
        <w:rPr>
          <w:szCs w:val="28"/>
        </w:rPr>
        <w:t>а</w:t>
      </w:r>
      <w:r w:rsidRPr="004C72E3">
        <w:rPr>
          <w:szCs w:val="28"/>
        </w:rPr>
        <w:t xml:space="preserve">зом Минэкономразвития России от 27 ноября 2015 года </w:t>
      </w:r>
      <w:r>
        <w:rPr>
          <w:szCs w:val="28"/>
        </w:rPr>
        <w:br/>
      </w:r>
      <w:r w:rsidRPr="004C72E3">
        <w:rPr>
          <w:szCs w:val="28"/>
        </w:rPr>
        <w:t>№</w:t>
      </w:r>
      <w:r>
        <w:rPr>
          <w:szCs w:val="28"/>
        </w:rPr>
        <w:t xml:space="preserve"> </w:t>
      </w:r>
      <w:r w:rsidRPr="004C72E3">
        <w:rPr>
          <w:szCs w:val="28"/>
        </w:rPr>
        <w:t>888.</w:t>
      </w:r>
    </w:p>
    <w:p w:rsidR="00C05E07" w:rsidRPr="004C72E3" w:rsidRDefault="00C05E07" w:rsidP="006800A7">
      <w:pPr>
        <w:ind w:firstLine="709"/>
        <w:rPr>
          <w:color w:val="000000"/>
          <w:szCs w:val="28"/>
        </w:rPr>
      </w:pPr>
      <w:r w:rsidRPr="004C72E3">
        <w:rPr>
          <w:color w:val="000000"/>
          <w:szCs w:val="28"/>
        </w:rPr>
        <w:t>9.3. Уполномоченный орган ежегодно до 1 февраля года следующего за отчетным годом, представляет в уполномоченный орган Краснодарского края результаты мониторинга соглашений, а также размещает</w:t>
      </w:r>
      <w:r w:rsidRPr="004C72E3">
        <w:rPr>
          <w:szCs w:val="28"/>
        </w:rPr>
        <w:t xml:space="preserve"> на официальном сайте администрации муни</w:t>
      </w:r>
      <w:r>
        <w:rPr>
          <w:szCs w:val="28"/>
        </w:rPr>
        <w:t>ципального образования Щербиновский</w:t>
      </w:r>
      <w:r w:rsidRPr="004C72E3">
        <w:rPr>
          <w:szCs w:val="28"/>
        </w:rPr>
        <w:t xml:space="preserve"> район в информ</w:t>
      </w:r>
      <w:r w:rsidRPr="004C72E3">
        <w:rPr>
          <w:szCs w:val="28"/>
        </w:rPr>
        <w:t>а</w:t>
      </w:r>
      <w:r w:rsidRPr="004C72E3">
        <w:rPr>
          <w:szCs w:val="28"/>
        </w:rPr>
        <w:t>ци</w:t>
      </w:r>
      <w:r>
        <w:rPr>
          <w:szCs w:val="28"/>
        </w:rPr>
        <w:t>онно–</w:t>
      </w:r>
      <w:r w:rsidRPr="004C72E3">
        <w:rPr>
          <w:szCs w:val="28"/>
        </w:rPr>
        <w:t>телекоммуникационной сети «Интернет».</w:t>
      </w:r>
    </w:p>
    <w:p w:rsidR="00C05E07" w:rsidRPr="004C72E3" w:rsidRDefault="00C05E07" w:rsidP="006800A7">
      <w:pPr>
        <w:ind w:firstLine="709"/>
        <w:jc w:val="center"/>
        <w:rPr>
          <w:color w:val="000000"/>
          <w:szCs w:val="28"/>
        </w:rPr>
      </w:pPr>
    </w:p>
    <w:p w:rsidR="00C05E07" w:rsidRPr="004C72E3" w:rsidRDefault="00C05E07" w:rsidP="006800A7">
      <w:pPr>
        <w:tabs>
          <w:tab w:val="left" w:pos="4470"/>
        </w:tabs>
        <w:ind w:firstLine="709"/>
        <w:jc w:val="center"/>
        <w:rPr>
          <w:color w:val="000000"/>
          <w:szCs w:val="28"/>
        </w:rPr>
      </w:pPr>
      <w:r w:rsidRPr="004C72E3">
        <w:rPr>
          <w:color w:val="000000"/>
          <w:szCs w:val="28"/>
        </w:rPr>
        <w:t>10. Размещение информации о проекте МЧП</w:t>
      </w:r>
    </w:p>
    <w:p w:rsidR="00C05E07" w:rsidRPr="004C72E3" w:rsidRDefault="00C05E07" w:rsidP="006800A7">
      <w:pPr>
        <w:tabs>
          <w:tab w:val="left" w:pos="4470"/>
        </w:tabs>
        <w:ind w:firstLine="709"/>
        <w:jc w:val="center"/>
        <w:rPr>
          <w:color w:val="000000"/>
          <w:szCs w:val="28"/>
        </w:rPr>
      </w:pPr>
    </w:p>
    <w:p w:rsidR="00C05E07" w:rsidRPr="004C72E3" w:rsidRDefault="00C05E07" w:rsidP="006800A7">
      <w:pPr>
        <w:tabs>
          <w:tab w:val="left" w:pos="4470"/>
        </w:tabs>
        <w:ind w:firstLine="709"/>
        <w:rPr>
          <w:szCs w:val="28"/>
        </w:rPr>
      </w:pPr>
      <w:r w:rsidRPr="004C72E3">
        <w:rPr>
          <w:color w:val="000000"/>
          <w:szCs w:val="28"/>
        </w:rPr>
        <w:t xml:space="preserve">10.1. Размещению на </w:t>
      </w:r>
      <w:r w:rsidRPr="004C72E3">
        <w:rPr>
          <w:szCs w:val="28"/>
        </w:rPr>
        <w:t xml:space="preserve">официальном сайте администрации муниципального образования </w:t>
      </w:r>
      <w:r>
        <w:rPr>
          <w:szCs w:val="28"/>
        </w:rPr>
        <w:t>Щербиновский</w:t>
      </w:r>
      <w:r w:rsidRPr="004C72E3">
        <w:rPr>
          <w:szCs w:val="28"/>
        </w:rPr>
        <w:t xml:space="preserve"> район</w:t>
      </w:r>
      <w:r>
        <w:rPr>
          <w:szCs w:val="28"/>
        </w:rPr>
        <w:t xml:space="preserve"> в информационно–</w:t>
      </w:r>
      <w:r w:rsidRPr="004C72E3">
        <w:rPr>
          <w:szCs w:val="28"/>
        </w:rPr>
        <w:t>телекоммуникационной сети «Интернет» подлежит следующая информация:</w:t>
      </w:r>
    </w:p>
    <w:p w:rsidR="00C05E07" w:rsidRPr="004C72E3" w:rsidRDefault="00C05E07" w:rsidP="006800A7">
      <w:pPr>
        <w:tabs>
          <w:tab w:val="left" w:pos="4470"/>
        </w:tabs>
        <w:ind w:firstLine="709"/>
        <w:rPr>
          <w:szCs w:val="28"/>
        </w:rPr>
      </w:pPr>
      <w:r w:rsidRPr="004C72E3">
        <w:rPr>
          <w:szCs w:val="28"/>
        </w:rPr>
        <w:t>1) информация о проекте</w:t>
      </w:r>
      <w:r>
        <w:rPr>
          <w:szCs w:val="28"/>
        </w:rPr>
        <w:t>;</w:t>
      </w:r>
    </w:p>
    <w:p w:rsidR="00C05E07" w:rsidRPr="004C72E3" w:rsidRDefault="00C05E07" w:rsidP="006800A7">
      <w:pPr>
        <w:tabs>
          <w:tab w:val="left" w:pos="4470"/>
        </w:tabs>
        <w:ind w:firstLine="709"/>
        <w:rPr>
          <w:szCs w:val="28"/>
        </w:rPr>
      </w:pPr>
      <w:r w:rsidRPr="004C72E3">
        <w:rPr>
          <w:szCs w:val="28"/>
        </w:rPr>
        <w:t>2</w:t>
      </w:r>
      <w:r w:rsidRPr="004C72E3">
        <w:rPr>
          <w:color w:val="000000"/>
          <w:szCs w:val="28"/>
        </w:rPr>
        <w:t>) решение</w:t>
      </w:r>
      <w:r w:rsidRPr="004C72E3">
        <w:rPr>
          <w:szCs w:val="28"/>
        </w:rPr>
        <w:t xml:space="preserve"> о реализации проекта;</w:t>
      </w:r>
    </w:p>
    <w:p w:rsidR="00C05E07" w:rsidRPr="004C72E3" w:rsidRDefault="00C05E07" w:rsidP="006800A7">
      <w:pPr>
        <w:tabs>
          <w:tab w:val="left" w:pos="4470"/>
        </w:tabs>
        <w:ind w:firstLine="709"/>
        <w:rPr>
          <w:szCs w:val="28"/>
        </w:rPr>
      </w:pPr>
      <w:r w:rsidRPr="004C72E3">
        <w:rPr>
          <w:szCs w:val="28"/>
        </w:rPr>
        <w:t>3) реестр соглашений</w:t>
      </w:r>
      <w:r>
        <w:rPr>
          <w:szCs w:val="28"/>
        </w:rPr>
        <w:t xml:space="preserve"> о муниципально – </w:t>
      </w:r>
      <w:r w:rsidRPr="004C72E3">
        <w:rPr>
          <w:szCs w:val="28"/>
        </w:rPr>
        <w:t>частном партнерстве;</w:t>
      </w:r>
    </w:p>
    <w:p w:rsidR="00C05E07" w:rsidRPr="004C72E3" w:rsidRDefault="00C05E07" w:rsidP="006800A7">
      <w:pPr>
        <w:tabs>
          <w:tab w:val="left" w:pos="4470"/>
        </w:tabs>
        <w:ind w:firstLine="709"/>
        <w:rPr>
          <w:szCs w:val="28"/>
        </w:rPr>
      </w:pPr>
      <w:r w:rsidRPr="004C72E3">
        <w:rPr>
          <w:szCs w:val="28"/>
        </w:rPr>
        <w:t>4) результаты мониторинга реализации соглашения;</w:t>
      </w:r>
    </w:p>
    <w:p w:rsidR="00C05E07" w:rsidRPr="004C72E3" w:rsidRDefault="00C05E07" w:rsidP="006800A7">
      <w:pPr>
        <w:tabs>
          <w:tab w:val="left" w:pos="4470"/>
        </w:tabs>
        <w:ind w:firstLine="709"/>
        <w:rPr>
          <w:szCs w:val="28"/>
        </w:rPr>
      </w:pPr>
      <w:r w:rsidRPr="004C72E3">
        <w:rPr>
          <w:szCs w:val="28"/>
        </w:rPr>
        <w:t>5) отчеты о результатах проверок исполнения частным партнером обяз</w:t>
      </w:r>
      <w:r w:rsidRPr="004C72E3">
        <w:rPr>
          <w:szCs w:val="28"/>
        </w:rPr>
        <w:t>а</w:t>
      </w:r>
      <w:r w:rsidRPr="004C72E3">
        <w:rPr>
          <w:szCs w:val="28"/>
        </w:rPr>
        <w:t>тельств по соглашению;</w:t>
      </w:r>
    </w:p>
    <w:p w:rsidR="00C05E07" w:rsidRPr="004C72E3" w:rsidRDefault="00C05E07" w:rsidP="006800A7">
      <w:pPr>
        <w:tabs>
          <w:tab w:val="left" w:pos="4470"/>
        </w:tabs>
        <w:ind w:firstLine="709"/>
        <w:rPr>
          <w:szCs w:val="28"/>
        </w:rPr>
      </w:pPr>
      <w:r w:rsidRPr="004C72E3">
        <w:rPr>
          <w:szCs w:val="28"/>
        </w:rPr>
        <w:t>6) конкурсная документация и информация о порядке проведения ко</w:t>
      </w:r>
      <w:r w:rsidRPr="004C72E3">
        <w:rPr>
          <w:szCs w:val="28"/>
        </w:rPr>
        <w:t>н</w:t>
      </w:r>
      <w:r w:rsidRPr="004C72E3">
        <w:rPr>
          <w:szCs w:val="28"/>
        </w:rPr>
        <w:t>курсных процедур;</w:t>
      </w:r>
    </w:p>
    <w:p w:rsidR="00C05E07" w:rsidRPr="004C72E3" w:rsidRDefault="00C05E07" w:rsidP="006800A7">
      <w:pPr>
        <w:tabs>
          <w:tab w:val="left" w:pos="4470"/>
        </w:tabs>
        <w:ind w:firstLine="709"/>
        <w:rPr>
          <w:szCs w:val="28"/>
        </w:rPr>
      </w:pPr>
      <w:r w:rsidRPr="004C72E3">
        <w:rPr>
          <w:szCs w:val="28"/>
        </w:rPr>
        <w:t>7) иная информация подлежащая размещению в соответствии с Фед</w:t>
      </w:r>
      <w:r w:rsidRPr="004C72E3">
        <w:rPr>
          <w:szCs w:val="28"/>
        </w:rPr>
        <w:t>е</w:t>
      </w:r>
      <w:r w:rsidRPr="004C72E3">
        <w:rPr>
          <w:szCs w:val="28"/>
        </w:rPr>
        <w:t>раль</w:t>
      </w:r>
      <w:r>
        <w:rPr>
          <w:szCs w:val="28"/>
        </w:rPr>
        <w:t>ным законом № 224</w:t>
      </w:r>
      <w:r w:rsidRPr="004C72E3">
        <w:rPr>
          <w:szCs w:val="28"/>
        </w:rPr>
        <w:t>–ФЗ.</w:t>
      </w:r>
    </w:p>
    <w:p w:rsidR="00C05E07" w:rsidRPr="004C72E3" w:rsidRDefault="00C05E07" w:rsidP="006800A7">
      <w:pPr>
        <w:tabs>
          <w:tab w:val="left" w:pos="4470"/>
        </w:tabs>
        <w:ind w:firstLine="709"/>
        <w:rPr>
          <w:color w:val="000000"/>
          <w:szCs w:val="28"/>
        </w:rPr>
      </w:pPr>
      <w:r w:rsidRPr="004C72E3">
        <w:rPr>
          <w:szCs w:val="28"/>
        </w:rPr>
        <w:t>10.2. Информация,</w:t>
      </w:r>
      <w:r w:rsidRPr="004C72E3">
        <w:rPr>
          <w:color w:val="000000"/>
          <w:szCs w:val="28"/>
        </w:rPr>
        <w:t xml:space="preserve"> размещенная на </w:t>
      </w:r>
      <w:r w:rsidRPr="004C72E3">
        <w:rPr>
          <w:szCs w:val="28"/>
        </w:rPr>
        <w:t xml:space="preserve">официальном сайте администрации муниципального образования </w:t>
      </w:r>
      <w:r>
        <w:rPr>
          <w:szCs w:val="28"/>
        </w:rPr>
        <w:t>Щербиновский</w:t>
      </w:r>
      <w:r w:rsidRPr="004C72E3">
        <w:rPr>
          <w:szCs w:val="28"/>
        </w:rPr>
        <w:t xml:space="preserve"> район</w:t>
      </w:r>
      <w:r>
        <w:rPr>
          <w:szCs w:val="28"/>
        </w:rPr>
        <w:t xml:space="preserve"> в информационно–</w:t>
      </w:r>
      <w:r w:rsidRPr="004C72E3">
        <w:rPr>
          <w:szCs w:val="28"/>
        </w:rPr>
        <w:t>телекоммуникационной сети «Интернет» должна быть полной, актуальной и достоверной.</w:t>
      </w:r>
    </w:p>
    <w:bookmarkEnd w:id="10"/>
    <w:p w:rsidR="00C05E07" w:rsidRPr="004C72E3" w:rsidRDefault="00C05E07" w:rsidP="006800A7">
      <w:pPr>
        <w:ind w:firstLine="709"/>
        <w:rPr>
          <w:szCs w:val="28"/>
        </w:rPr>
      </w:pPr>
    </w:p>
    <w:p w:rsidR="00C05E07" w:rsidRDefault="00C05E07" w:rsidP="006800A7">
      <w:pPr>
        <w:ind w:firstLine="709"/>
        <w:rPr>
          <w:color w:val="000000"/>
          <w:szCs w:val="28"/>
        </w:rPr>
      </w:pPr>
    </w:p>
    <w:p w:rsidR="00C05E07" w:rsidRPr="004C72E3" w:rsidRDefault="00C05E07" w:rsidP="006800A7">
      <w:pPr>
        <w:ind w:firstLine="709"/>
        <w:rPr>
          <w:color w:val="000000"/>
          <w:szCs w:val="28"/>
        </w:rPr>
      </w:pPr>
    </w:p>
    <w:p w:rsidR="00C05E07" w:rsidRPr="004C72E3" w:rsidRDefault="00C05E07" w:rsidP="006800A7">
      <w:pPr>
        <w:ind w:firstLine="0"/>
        <w:rPr>
          <w:color w:val="000000"/>
          <w:szCs w:val="28"/>
        </w:rPr>
      </w:pPr>
      <w:r w:rsidRPr="004C72E3">
        <w:rPr>
          <w:color w:val="000000"/>
          <w:szCs w:val="28"/>
        </w:rPr>
        <w:t>Начальник</w:t>
      </w:r>
      <w:r>
        <w:rPr>
          <w:color w:val="000000"/>
          <w:szCs w:val="28"/>
        </w:rPr>
        <w:t xml:space="preserve"> отдела</w:t>
      </w:r>
      <w:r w:rsidRPr="004C72E3">
        <w:rPr>
          <w:color w:val="000000"/>
          <w:szCs w:val="28"/>
        </w:rPr>
        <w:t xml:space="preserve"> экономики </w:t>
      </w:r>
    </w:p>
    <w:p w:rsidR="00C05E07" w:rsidRPr="004C72E3" w:rsidRDefault="00C05E07" w:rsidP="006800A7">
      <w:pPr>
        <w:ind w:firstLine="0"/>
        <w:rPr>
          <w:color w:val="000000"/>
          <w:szCs w:val="28"/>
        </w:rPr>
      </w:pPr>
      <w:r w:rsidRPr="004C72E3">
        <w:rPr>
          <w:color w:val="000000"/>
          <w:szCs w:val="28"/>
        </w:rPr>
        <w:t>администрации муниципального</w:t>
      </w:r>
    </w:p>
    <w:p w:rsidR="00C05E07" w:rsidRPr="004C72E3" w:rsidRDefault="00C05E07" w:rsidP="006800A7">
      <w:pPr>
        <w:ind w:firstLine="0"/>
        <w:rPr>
          <w:color w:val="000000"/>
          <w:szCs w:val="28"/>
        </w:rPr>
      </w:pPr>
      <w:r w:rsidRPr="004C72E3">
        <w:rPr>
          <w:color w:val="000000"/>
          <w:szCs w:val="28"/>
        </w:rPr>
        <w:t>образования</w:t>
      </w:r>
      <w:r>
        <w:rPr>
          <w:color w:val="000000"/>
          <w:szCs w:val="28"/>
        </w:rPr>
        <w:t xml:space="preserve"> Щербиновский ра</w:t>
      </w:r>
      <w:r w:rsidRPr="004C72E3">
        <w:rPr>
          <w:color w:val="000000"/>
          <w:szCs w:val="28"/>
        </w:rPr>
        <w:t xml:space="preserve">йон                                                  </w:t>
      </w:r>
      <w:r>
        <w:rPr>
          <w:color w:val="000000"/>
          <w:szCs w:val="28"/>
        </w:rPr>
        <w:t xml:space="preserve">    К.В. Савагина</w:t>
      </w:r>
    </w:p>
    <w:p w:rsidR="00C05E07" w:rsidRPr="004C72E3" w:rsidRDefault="00C05E07" w:rsidP="006800A7">
      <w:pPr>
        <w:ind w:firstLine="709"/>
        <w:rPr>
          <w:color w:val="000000"/>
          <w:szCs w:val="28"/>
        </w:rPr>
      </w:pPr>
    </w:p>
    <w:p w:rsidR="00C05E07" w:rsidRPr="004C72E3" w:rsidRDefault="00C05E07" w:rsidP="006800A7">
      <w:pPr>
        <w:ind w:firstLine="0"/>
        <w:rPr>
          <w:color w:val="000000"/>
          <w:szCs w:val="28"/>
        </w:rPr>
      </w:pPr>
    </w:p>
    <w:p w:rsidR="00C05E07" w:rsidRPr="006800A7" w:rsidRDefault="00C05E07">
      <w:pPr>
        <w:rPr>
          <w:szCs w:val="28"/>
        </w:rPr>
      </w:pPr>
    </w:p>
    <w:sectPr w:rsidR="00C05E07" w:rsidRPr="006800A7" w:rsidSect="005973F4">
      <w:headerReference w:type="even" r:id="rId6"/>
      <w:headerReference w:type="default" r:id="rId7"/>
      <w:pgSz w:w="11906" w:h="16838" w:code="9"/>
      <w:pgMar w:top="1021" w:right="567" w:bottom="1134" w:left="1701" w:header="851" w:footer="851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E07" w:rsidRDefault="00C05E07" w:rsidP="00C408B8">
      <w:r>
        <w:separator/>
      </w:r>
    </w:p>
  </w:endnote>
  <w:endnote w:type="continuationSeparator" w:id="0">
    <w:p w:rsidR="00C05E07" w:rsidRDefault="00C05E07" w:rsidP="00C40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E07" w:rsidRDefault="00C05E07" w:rsidP="00C408B8">
      <w:r>
        <w:separator/>
      </w:r>
    </w:p>
  </w:footnote>
  <w:footnote w:type="continuationSeparator" w:id="0">
    <w:p w:rsidR="00C05E07" w:rsidRDefault="00C05E07" w:rsidP="00C408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E07" w:rsidRDefault="00C05E07" w:rsidP="0024604B">
    <w:pPr>
      <w:pStyle w:val="Head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C05E07" w:rsidRDefault="00C05E07" w:rsidP="0024604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E07" w:rsidRDefault="00C05E07" w:rsidP="00CA6243">
    <w:pPr>
      <w:pStyle w:val="Header"/>
      <w:jc w:val="center"/>
    </w:pPr>
    <w:fldSimple w:instr="PAGE   \* MERGEFORMAT">
      <w:r>
        <w:rPr>
          <w:noProof/>
        </w:rPr>
        <w:t>10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0A7"/>
    <w:rsid w:val="0007124E"/>
    <w:rsid w:val="00084861"/>
    <w:rsid w:val="00137D1A"/>
    <w:rsid w:val="0019673C"/>
    <w:rsid w:val="002147C1"/>
    <w:rsid w:val="002219AF"/>
    <w:rsid w:val="0024604B"/>
    <w:rsid w:val="002D4456"/>
    <w:rsid w:val="00372C76"/>
    <w:rsid w:val="00381A6A"/>
    <w:rsid w:val="00393295"/>
    <w:rsid w:val="003B48BE"/>
    <w:rsid w:val="00455327"/>
    <w:rsid w:val="004A0F57"/>
    <w:rsid w:val="004C72E3"/>
    <w:rsid w:val="00524B8A"/>
    <w:rsid w:val="005529DD"/>
    <w:rsid w:val="005973F4"/>
    <w:rsid w:val="005A1529"/>
    <w:rsid w:val="00631BB7"/>
    <w:rsid w:val="00664DF1"/>
    <w:rsid w:val="00675752"/>
    <w:rsid w:val="006800A7"/>
    <w:rsid w:val="006A21FC"/>
    <w:rsid w:val="006A27B9"/>
    <w:rsid w:val="006A45A0"/>
    <w:rsid w:val="006C2043"/>
    <w:rsid w:val="007128AF"/>
    <w:rsid w:val="007D2624"/>
    <w:rsid w:val="00805A4E"/>
    <w:rsid w:val="008D4EA5"/>
    <w:rsid w:val="0093662A"/>
    <w:rsid w:val="00A1348B"/>
    <w:rsid w:val="00A17EFA"/>
    <w:rsid w:val="00C05E07"/>
    <w:rsid w:val="00C408B8"/>
    <w:rsid w:val="00C45A47"/>
    <w:rsid w:val="00C63F73"/>
    <w:rsid w:val="00CA6243"/>
    <w:rsid w:val="00CC6C0F"/>
    <w:rsid w:val="00D7220C"/>
    <w:rsid w:val="00DA1BD1"/>
    <w:rsid w:val="00DB479E"/>
    <w:rsid w:val="00E13C72"/>
    <w:rsid w:val="00E31EF0"/>
    <w:rsid w:val="00E37469"/>
    <w:rsid w:val="00EE0EE1"/>
    <w:rsid w:val="00F86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0A7"/>
    <w:pPr>
      <w:ind w:firstLine="567"/>
      <w:jc w:val="both"/>
    </w:pPr>
    <w:rPr>
      <w:rFonts w:ascii="Times New Roman" w:eastAsia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0A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800A7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800A7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CA624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A62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219AF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2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219A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CA6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19AF"/>
    <w:rPr>
      <w:rFonts w:ascii="Times New Roman" w:hAnsi="Times New Roman" w:cs="Times New Roman"/>
      <w:sz w:val="2"/>
    </w:rPr>
  </w:style>
  <w:style w:type="paragraph" w:styleId="Footer">
    <w:name w:val="footer"/>
    <w:basedOn w:val="Normal"/>
    <w:link w:val="FooterChar"/>
    <w:uiPriority w:val="99"/>
    <w:rsid w:val="00CA624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219A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3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176</TotalTime>
  <Pages>10</Pages>
  <Words>3632</Words>
  <Characters>20703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chernyakova</cp:lastModifiedBy>
  <cp:revision>10</cp:revision>
  <cp:lastPrinted>2019-01-16T13:52:00Z</cp:lastPrinted>
  <dcterms:created xsi:type="dcterms:W3CDTF">2018-09-29T11:23:00Z</dcterms:created>
  <dcterms:modified xsi:type="dcterms:W3CDTF">2019-01-16T13:54:00Z</dcterms:modified>
</cp:coreProperties>
</file>