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654"/>
        <w:gridCol w:w="4863"/>
      </w:tblGrid>
      <w:tr w:rsidR="004B746D" w:rsidRPr="0005523F" w:rsidTr="00D522BE">
        <w:trPr>
          <w:trHeight w:val="1692"/>
        </w:trPr>
        <w:tc>
          <w:tcPr>
            <w:tcW w:w="9654" w:type="dxa"/>
          </w:tcPr>
          <w:p w:rsidR="004B746D" w:rsidRPr="0005523F" w:rsidRDefault="004B746D" w:rsidP="00D522BE">
            <w:pPr>
              <w:jc w:val="right"/>
              <w:outlineLvl w:val="1"/>
            </w:pPr>
          </w:p>
        </w:tc>
        <w:tc>
          <w:tcPr>
            <w:tcW w:w="4863" w:type="dxa"/>
          </w:tcPr>
          <w:p w:rsidR="004B746D" w:rsidRPr="001D3BFE" w:rsidRDefault="004B746D" w:rsidP="00D522BE">
            <w:pPr>
              <w:jc w:val="center"/>
              <w:outlineLvl w:val="1"/>
              <w:rPr>
                <w:sz w:val="28"/>
                <w:szCs w:val="28"/>
              </w:rPr>
            </w:pPr>
            <w:r w:rsidRPr="001D3BFE">
              <w:rPr>
                <w:caps/>
                <w:sz w:val="28"/>
                <w:szCs w:val="28"/>
              </w:rPr>
              <w:t>Приложение</w:t>
            </w:r>
            <w:r w:rsidRPr="001D3BFE">
              <w:rPr>
                <w:sz w:val="28"/>
                <w:szCs w:val="28"/>
              </w:rPr>
              <w:t xml:space="preserve"> № 2</w:t>
            </w:r>
          </w:p>
          <w:p w:rsidR="004B746D" w:rsidRPr="007B70ED" w:rsidRDefault="004B746D" w:rsidP="00D522BE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7B70ED">
              <w:rPr>
                <w:sz w:val="28"/>
                <w:szCs w:val="28"/>
              </w:rPr>
              <w:t xml:space="preserve">к </w:t>
            </w:r>
            <w:r w:rsidRPr="007B70ED">
              <w:rPr>
                <w:bCs/>
                <w:sz w:val="28"/>
                <w:szCs w:val="28"/>
              </w:rPr>
              <w:t xml:space="preserve">муниципальной программе </w:t>
            </w:r>
          </w:p>
          <w:p w:rsidR="004B746D" w:rsidRPr="007B70ED" w:rsidRDefault="004B746D" w:rsidP="00D522BE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7B70ED"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4B746D" w:rsidRPr="007B70ED" w:rsidRDefault="004B746D" w:rsidP="00D522BE">
            <w:pPr>
              <w:jc w:val="center"/>
              <w:rPr>
                <w:sz w:val="28"/>
                <w:szCs w:val="28"/>
              </w:rPr>
            </w:pPr>
            <w:r w:rsidRPr="007B70ED">
              <w:rPr>
                <w:bCs/>
                <w:sz w:val="28"/>
                <w:szCs w:val="28"/>
              </w:rPr>
              <w:t>Щербиновский район</w:t>
            </w:r>
            <w:r w:rsidRPr="007B70ED">
              <w:rPr>
                <w:sz w:val="28"/>
                <w:szCs w:val="28"/>
              </w:rPr>
              <w:t xml:space="preserve"> </w:t>
            </w:r>
          </w:p>
          <w:p w:rsidR="004B746D" w:rsidRPr="007B70ED" w:rsidRDefault="004B746D" w:rsidP="00D522BE">
            <w:pPr>
              <w:jc w:val="center"/>
              <w:rPr>
                <w:sz w:val="28"/>
                <w:szCs w:val="28"/>
              </w:rPr>
            </w:pPr>
            <w:r w:rsidRPr="007B70ED">
              <w:rPr>
                <w:sz w:val="28"/>
                <w:szCs w:val="28"/>
              </w:rPr>
              <w:t xml:space="preserve">«Социально-экономическое развитие </w:t>
            </w:r>
          </w:p>
          <w:p w:rsidR="004B746D" w:rsidRPr="007B70ED" w:rsidRDefault="004B746D" w:rsidP="00D522BE">
            <w:pPr>
              <w:jc w:val="center"/>
              <w:rPr>
                <w:sz w:val="28"/>
                <w:szCs w:val="28"/>
              </w:rPr>
            </w:pPr>
            <w:r w:rsidRPr="007B70E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4B746D" w:rsidRPr="0005523F" w:rsidRDefault="004B746D" w:rsidP="00D522BE">
            <w:pPr>
              <w:jc w:val="center"/>
            </w:pPr>
            <w:r w:rsidRPr="007B70ED">
              <w:rPr>
                <w:sz w:val="28"/>
                <w:szCs w:val="28"/>
              </w:rPr>
              <w:t>Щербиновский район»</w:t>
            </w:r>
            <w:r w:rsidRPr="0005523F">
              <w:t xml:space="preserve"> </w:t>
            </w:r>
          </w:p>
        </w:tc>
      </w:tr>
    </w:tbl>
    <w:p w:rsidR="004B746D" w:rsidRPr="0005523F" w:rsidRDefault="004B746D" w:rsidP="00420635">
      <w:pPr>
        <w:outlineLvl w:val="2"/>
      </w:pPr>
    </w:p>
    <w:p w:rsidR="004B746D" w:rsidRPr="007B70ED" w:rsidRDefault="004B746D" w:rsidP="00420635">
      <w:pPr>
        <w:jc w:val="center"/>
        <w:outlineLvl w:val="2"/>
        <w:rPr>
          <w:b/>
          <w:sz w:val="28"/>
          <w:szCs w:val="28"/>
        </w:rPr>
      </w:pPr>
      <w:r w:rsidRPr="007B70ED">
        <w:rPr>
          <w:b/>
          <w:sz w:val="28"/>
          <w:szCs w:val="28"/>
        </w:rPr>
        <w:t xml:space="preserve">ПЕРЕЧЕНЬ ОСНОВНЫХ МЕРОПРИЯТИЙ МУНИЦИПАЛЬНОЙ ПРОГРАММЫ </w:t>
      </w:r>
    </w:p>
    <w:p w:rsidR="004B746D" w:rsidRPr="007B70ED" w:rsidRDefault="004B746D" w:rsidP="00420635">
      <w:pPr>
        <w:jc w:val="center"/>
        <w:outlineLvl w:val="2"/>
        <w:rPr>
          <w:b/>
          <w:sz w:val="28"/>
          <w:szCs w:val="28"/>
        </w:rPr>
      </w:pPr>
      <w:r w:rsidRPr="007B70ED">
        <w:rPr>
          <w:b/>
          <w:sz w:val="28"/>
          <w:szCs w:val="28"/>
        </w:rPr>
        <w:t>муниципального образования Щербиновский район</w:t>
      </w:r>
    </w:p>
    <w:p w:rsidR="004B746D" w:rsidRPr="007B70ED" w:rsidRDefault="004B746D" w:rsidP="00420635">
      <w:pPr>
        <w:jc w:val="center"/>
        <w:rPr>
          <w:b/>
          <w:sz w:val="28"/>
          <w:szCs w:val="28"/>
        </w:rPr>
      </w:pPr>
      <w:r w:rsidRPr="007B70ED">
        <w:rPr>
          <w:b/>
          <w:sz w:val="28"/>
          <w:szCs w:val="28"/>
        </w:rPr>
        <w:t xml:space="preserve">«Социально-экономическое развитие муниципального образования Щербиновский район» </w:t>
      </w:r>
    </w:p>
    <w:p w:rsidR="004B746D" w:rsidRPr="0005523F" w:rsidRDefault="004B746D" w:rsidP="00420635">
      <w:pPr>
        <w:jc w:val="center"/>
        <w:outlineLvl w:val="2"/>
      </w:pPr>
    </w:p>
    <w:tbl>
      <w:tblPr>
        <w:tblW w:w="148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40"/>
        <w:gridCol w:w="2340"/>
        <w:gridCol w:w="1620"/>
        <w:gridCol w:w="1454"/>
        <w:gridCol w:w="1080"/>
        <w:gridCol w:w="1240"/>
        <w:gridCol w:w="1080"/>
        <w:gridCol w:w="1080"/>
        <w:gridCol w:w="2160"/>
        <w:gridCol w:w="2219"/>
      </w:tblGrid>
      <w:tr w:rsidR="004B746D" w:rsidRPr="0005523F" w:rsidTr="00BA409E">
        <w:trPr>
          <w:tblCellSpacing w:w="5" w:type="nil"/>
        </w:trPr>
        <w:tc>
          <w:tcPr>
            <w:tcW w:w="540" w:type="dxa"/>
            <w:vMerge w:val="restart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№ п/п</w:t>
            </w:r>
          </w:p>
        </w:tc>
        <w:tc>
          <w:tcPr>
            <w:tcW w:w="2340" w:type="dxa"/>
            <w:vMerge w:val="restart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 xml:space="preserve">Наименование </w:t>
            </w:r>
          </w:p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мероприятия</w:t>
            </w:r>
          </w:p>
        </w:tc>
        <w:tc>
          <w:tcPr>
            <w:tcW w:w="1620" w:type="dxa"/>
            <w:vMerge w:val="restart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 xml:space="preserve">Источник </w:t>
            </w:r>
          </w:p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финансирования</w:t>
            </w:r>
          </w:p>
        </w:tc>
        <w:tc>
          <w:tcPr>
            <w:tcW w:w="1454" w:type="dxa"/>
            <w:vMerge w:val="restart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Объем</w:t>
            </w:r>
          </w:p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 xml:space="preserve"> финансирования, </w:t>
            </w:r>
          </w:p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всего (руб.)</w:t>
            </w:r>
          </w:p>
        </w:tc>
        <w:tc>
          <w:tcPr>
            <w:tcW w:w="4480" w:type="dxa"/>
            <w:gridSpan w:val="4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В том числе по годам</w:t>
            </w:r>
          </w:p>
        </w:tc>
        <w:tc>
          <w:tcPr>
            <w:tcW w:w="2160" w:type="dxa"/>
            <w:vMerge w:val="restart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Непосредственный результат реализации мероприятия</w:t>
            </w:r>
          </w:p>
        </w:tc>
        <w:tc>
          <w:tcPr>
            <w:tcW w:w="2219" w:type="dxa"/>
            <w:vMerge w:val="restart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Участник муниципальной программы, исполнитель мероприятия</w:t>
            </w:r>
          </w:p>
        </w:tc>
      </w:tr>
      <w:tr w:rsidR="004B746D" w:rsidRPr="0005523F" w:rsidTr="00BA409E">
        <w:trPr>
          <w:tblCellSpacing w:w="5" w:type="nil"/>
        </w:trPr>
        <w:tc>
          <w:tcPr>
            <w:tcW w:w="540" w:type="dxa"/>
            <w:vMerge/>
            <w:vAlign w:val="center"/>
          </w:tcPr>
          <w:p w:rsidR="004B746D" w:rsidRPr="0005523F" w:rsidRDefault="004B746D" w:rsidP="00D522BE">
            <w:pPr>
              <w:widowControl w:val="0"/>
            </w:pPr>
          </w:p>
        </w:tc>
        <w:tc>
          <w:tcPr>
            <w:tcW w:w="2340" w:type="dxa"/>
            <w:vMerge/>
            <w:vAlign w:val="center"/>
          </w:tcPr>
          <w:p w:rsidR="004B746D" w:rsidRPr="0005523F" w:rsidRDefault="004B746D" w:rsidP="00D522BE">
            <w:pPr>
              <w:widowControl w:val="0"/>
            </w:pPr>
          </w:p>
        </w:tc>
        <w:tc>
          <w:tcPr>
            <w:tcW w:w="1620" w:type="dxa"/>
            <w:vMerge/>
            <w:vAlign w:val="center"/>
          </w:tcPr>
          <w:p w:rsidR="004B746D" w:rsidRPr="0005523F" w:rsidRDefault="004B746D" w:rsidP="00D522BE">
            <w:pPr>
              <w:widowControl w:val="0"/>
            </w:pPr>
          </w:p>
        </w:tc>
        <w:tc>
          <w:tcPr>
            <w:tcW w:w="1454" w:type="dxa"/>
            <w:vMerge/>
            <w:vAlign w:val="center"/>
          </w:tcPr>
          <w:p w:rsidR="004B746D" w:rsidRPr="0005523F" w:rsidRDefault="004B746D" w:rsidP="00D522BE">
            <w:pPr>
              <w:widowControl w:val="0"/>
            </w:pPr>
          </w:p>
        </w:tc>
        <w:tc>
          <w:tcPr>
            <w:tcW w:w="1080" w:type="dxa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2018 год</w:t>
            </w:r>
          </w:p>
        </w:tc>
        <w:tc>
          <w:tcPr>
            <w:tcW w:w="1240" w:type="dxa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2019 год</w:t>
            </w:r>
          </w:p>
        </w:tc>
        <w:tc>
          <w:tcPr>
            <w:tcW w:w="1080" w:type="dxa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2020 год</w:t>
            </w:r>
          </w:p>
        </w:tc>
        <w:tc>
          <w:tcPr>
            <w:tcW w:w="1080" w:type="dxa"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2021 год</w:t>
            </w:r>
          </w:p>
        </w:tc>
        <w:tc>
          <w:tcPr>
            <w:tcW w:w="2160" w:type="dxa"/>
            <w:vMerge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</w:p>
        </w:tc>
        <w:tc>
          <w:tcPr>
            <w:tcW w:w="2219" w:type="dxa"/>
            <w:vMerge/>
            <w:vAlign w:val="center"/>
          </w:tcPr>
          <w:p w:rsidR="004B746D" w:rsidRPr="0005523F" w:rsidRDefault="004B746D" w:rsidP="00D522BE">
            <w:pPr>
              <w:widowControl w:val="0"/>
              <w:jc w:val="center"/>
            </w:pPr>
          </w:p>
        </w:tc>
      </w:tr>
      <w:tr w:rsidR="004B746D" w:rsidRPr="0005523F" w:rsidTr="00BA409E">
        <w:trPr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</w:t>
            </w:r>
          </w:p>
        </w:tc>
        <w:tc>
          <w:tcPr>
            <w:tcW w:w="23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2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3</w:t>
            </w:r>
          </w:p>
        </w:tc>
        <w:tc>
          <w:tcPr>
            <w:tcW w:w="1454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4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5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6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7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8</w:t>
            </w:r>
          </w:p>
        </w:tc>
        <w:tc>
          <w:tcPr>
            <w:tcW w:w="216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9</w:t>
            </w: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10</w:t>
            </w:r>
          </w:p>
        </w:tc>
      </w:tr>
      <w:tr w:rsidR="004B746D" w:rsidRPr="0005523F" w:rsidTr="00BA409E">
        <w:trPr>
          <w:trHeight w:val="1274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</w:t>
            </w:r>
          </w:p>
        </w:tc>
        <w:tc>
          <w:tcPr>
            <w:tcW w:w="2340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 xml:space="preserve">Основное 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мероприятие №1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>«Инвестиционные и имиджевые мероприятия»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в том числе: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 xml:space="preserve">бюджет муниципального 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 xml:space="preserve">образования Щербиновский район </w:t>
            </w:r>
          </w:p>
        </w:tc>
        <w:tc>
          <w:tcPr>
            <w:tcW w:w="1454" w:type="dxa"/>
          </w:tcPr>
          <w:p w:rsidR="004B746D" w:rsidRPr="0005523F" w:rsidRDefault="004B746D" w:rsidP="00D522BE">
            <w:pPr>
              <w:widowControl w:val="0"/>
              <w:jc w:val="center"/>
            </w:pPr>
            <w:r>
              <w:t>1 929 710</w:t>
            </w:r>
          </w:p>
          <w:p w:rsidR="004B746D" w:rsidRPr="0005523F" w:rsidRDefault="004B746D" w:rsidP="00D522BE">
            <w:pPr>
              <w:widowControl w:val="0"/>
              <w:jc w:val="center"/>
            </w:pP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476 150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jc w:val="center"/>
            </w:pPr>
            <w:r>
              <w:t>431 060</w:t>
            </w:r>
          </w:p>
        </w:tc>
        <w:tc>
          <w:tcPr>
            <w:tcW w:w="1080" w:type="dxa"/>
          </w:tcPr>
          <w:p w:rsidR="004B746D" w:rsidRPr="0005523F" w:rsidRDefault="004B746D" w:rsidP="00D522BE">
            <w:r w:rsidRPr="0005523F">
              <w:t>494 100</w:t>
            </w:r>
          </w:p>
        </w:tc>
        <w:tc>
          <w:tcPr>
            <w:tcW w:w="1080" w:type="dxa"/>
          </w:tcPr>
          <w:p w:rsidR="004B746D" w:rsidRPr="0005523F" w:rsidRDefault="004B746D" w:rsidP="00D522BE">
            <w:r w:rsidRPr="0005523F">
              <w:t>528 400</w:t>
            </w:r>
          </w:p>
        </w:tc>
        <w:tc>
          <w:tcPr>
            <w:tcW w:w="2160" w:type="dxa"/>
          </w:tcPr>
          <w:p w:rsidR="004B746D" w:rsidRPr="0005523F" w:rsidRDefault="004B746D" w:rsidP="00D522BE">
            <w:pPr>
              <w:widowControl w:val="0"/>
              <w:jc w:val="both"/>
            </w:pP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  <w:jc w:val="both"/>
            </w:pPr>
          </w:p>
        </w:tc>
      </w:tr>
      <w:tr w:rsidR="004B746D" w:rsidRPr="0005523F" w:rsidTr="00BA409E">
        <w:trPr>
          <w:trHeight w:val="350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1.1</w:t>
            </w:r>
          </w:p>
        </w:tc>
        <w:tc>
          <w:tcPr>
            <w:tcW w:w="2340" w:type="dxa"/>
          </w:tcPr>
          <w:p w:rsidR="004B746D" w:rsidRPr="0005523F" w:rsidRDefault="004B746D" w:rsidP="00D522BE">
            <w:pPr>
              <w:pStyle w:val="ConsPlusNormal"/>
              <w:widowControl/>
              <w:ind w:firstLine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5523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  <w:p w:rsidR="004B746D" w:rsidRPr="0005523F" w:rsidRDefault="004B746D" w:rsidP="00D522BE">
            <w:pPr>
              <w:pStyle w:val="ConsPlusNormal"/>
              <w:widowControl/>
              <w:ind w:firstLine="0"/>
              <w:jc w:val="both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05523F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>Участие в Российском инвестиционном форуме в г. Сочи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 xml:space="preserve">бюджет муниципального 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 xml:space="preserve">образования Щербиновский район </w:t>
            </w:r>
          </w:p>
        </w:tc>
        <w:tc>
          <w:tcPr>
            <w:tcW w:w="1454" w:type="dxa"/>
          </w:tcPr>
          <w:p w:rsidR="004B746D" w:rsidRPr="0005523F" w:rsidRDefault="004B746D" w:rsidP="00760149">
            <w:pPr>
              <w:widowControl w:val="0"/>
              <w:jc w:val="center"/>
            </w:pPr>
            <w:r w:rsidRPr="0005523F">
              <w:t>1</w:t>
            </w:r>
            <w:r>
              <w:t> 169 740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231 000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jc w:val="center"/>
            </w:pPr>
            <w:r>
              <w:t>274 240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315 100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</w:pPr>
            <w:r w:rsidRPr="0005523F">
              <w:t>349 400</w:t>
            </w:r>
          </w:p>
        </w:tc>
        <w:tc>
          <w:tcPr>
            <w:tcW w:w="2160" w:type="dxa"/>
          </w:tcPr>
          <w:p w:rsidR="004B746D" w:rsidRPr="0005523F" w:rsidRDefault="004B746D" w:rsidP="007B70ED">
            <w:pPr>
              <w:widowControl w:val="0"/>
              <w:jc w:val="both"/>
            </w:pPr>
            <w:r w:rsidRPr="0005523F">
              <w:t>Привлечение внешних инвестиций в развитие муниципального образования Щербиновский район</w:t>
            </w: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администрация муниципального образования Щербиновский район (далее – администрация МОЩР)</w:t>
            </w:r>
          </w:p>
        </w:tc>
      </w:tr>
      <w:tr w:rsidR="004B746D" w:rsidRPr="0005523F" w:rsidTr="00BA409E">
        <w:trPr>
          <w:trHeight w:val="174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</w:t>
            </w:r>
          </w:p>
        </w:tc>
        <w:tc>
          <w:tcPr>
            <w:tcW w:w="23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2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3</w:t>
            </w:r>
          </w:p>
        </w:tc>
        <w:tc>
          <w:tcPr>
            <w:tcW w:w="1454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4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5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jc w:val="center"/>
            </w:pPr>
            <w:r w:rsidRPr="0005523F">
              <w:t>6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7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8</w:t>
            </w:r>
          </w:p>
        </w:tc>
        <w:tc>
          <w:tcPr>
            <w:tcW w:w="216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9</w:t>
            </w: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10</w:t>
            </w:r>
          </w:p>
        </w:tc>
      </w:tr>
      <w:tr w:rsidR="004B746D" w:rsidRPr="0005523F" w:rsidTr="00BA409E">
        <w:trPr>
          <w:trHeight w:val="1390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1.2</w:t>
            </w:r>
          </w:p>
        </w:tc>
        <w:tc>
          <w:tcPr>
            <w:tcW w:w="2340" w:type="dxa"/>
          </w:tcPr>
          <w:p w:rsidR="004B746D" w:rsidRPr="0005523F" w:rsidRDefault="004B746D" w:rsidP="00D522BE">
            <w:pPr>
              <w:widowControl w:val="0"/>
            </w:pPr>
            <w:r w:rsidRPr="0005523F">
              <w:t xml:space="preserve">Мероприятие </w:t>
            </w:r>
          </w:p>
          <w:p w:rsidR="004B746D" w:rsidRPr="0005523F" w:rsidRDefault="004B746D" w:rsidP="00D522BE">
            <w:pPr>
              <w:widowControl w:val="0"/>
            </w:pPr>
            <w:r w:rsidRPr="0005523F">
              <w:t>№ 2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Подготовка мультимедийной презентации с модернизацией инвестиционнного портала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</w:pPr>
            <w:r w:rsidRPr="0005523F">
              <w:t xml:space="preserve">бюджет муниципального </w:t>
            </w:r>
          </w:p>
          <w:p w:rsidR="004B746D" w:rsidRPr="0005523F" w:rsidRDefault="004B746D" w:rsidP="00D522BE">
            <w:pPr>
              <w:widowControl w:val="0"/>
            </w:pPr>
            <w:r w:rsidRPr="0005523F">
              <w:t xml:space="preserve">образования Щербиновский район </w:t>
            </w:r>
          </w:p>
        </w:tc>
        <w:tc>
          <w:tcPr>
            <w:tcW w:w="1454" w:type="dxa"/>
          </w:tcPr>
          <w:p w:rsidR="004B746D" w:rsidRPr="0005523F" w:rsidRDefault="004B746D" w:rsidP="00D522BE">
            <w:pPr>
              <w:widowControl w:val="0"/>
              <w:jc w:val="center"/>
            </w:pPr>
            <w:r>
              <w:t>229 900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60 000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jc w:val="center"/>
            </w:pPr>
            <w:r>
              <w:t>49 900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60 000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60 000</w:t>
            </w:r>
          </w:p>
        </w:tc>
        <w:tc>
          <w:tcPr>
            <w:tcW w:w="2160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Заключение соглашений о реализации инвестиционных проектов на территории муниципального образования Щербиновский район</w:t>
            </w: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исполнитель мероприятия - отдел экономики администрации муниципального образования Щербиновский район</w:t>
            </w:r>
          </w:p>
        </w:tc>
      </w:tr>
      <w:tr w:rsidR="004B746D" w:rsidRPr="0005523F" w:rsidTr="00BA409E">
        <w:trPr>
          <w:trHeight w:val="335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1.3</w:t>
            </w:r>
          </w:p>
        </w:tc>
        <w:tc>
          <w:tcPr>
            <w:tcW w:w="2340" w:type="dxa"/>
          </w:tcPr>
          <w:p w:rsidR="004B746D" w:rsidRPr="0005523F" w:rsidRDefault="004B746D" w:rsidP="00D522BE">
            <w:pPr>
              <w:widowControl w:val="0"/>
            </w:pPr>
            <w:r w:rsidRPr="0005523F">
              <w:t xml:space="preserve">Мероприятие </w:t>
            </w:r>
          </w:p>
          <w:p w:rsidR="004B746D" w:rsidRPr="0005523F" w:rsidRDefault="004B746D" w:rsidP="00D522BE">
            <w:pPr>
              <w:widowControl w:val="0"/>
            </w:pPr>
            <w:r w:rsidRPr="0005523F">
              <w:t>№ 3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Подготовка презентационных материалов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</w:pPr>
            <w:r w:rsidRPr="0005523F">
              <w:t xml:space="preserve">бюджет муниципального </w:t>
            </w:r>
          </w:p>
          <w:p w:rsidR="004B746D" w:rsidRPr="0005523F" w:rsidRDefault="004B746D" w:rsidP="00D522BE">
            <w:pPr>
              <w:widowControl w:val="0"/>
            </w:pPr>
            <w:r w:rsidRPr="0005523F">
              <w:t>образования Щербиновский район</w:t>
            </w:r>
          </w:p>
        </w:tc>
        <w:tc>
          <w:tcPr>
            <w:tcW w:w="1454" w:type="dxa"/>
          </w:tcPr>
          <w:p w:rsidR="004B746D" w:rsidRPr="0005523F" w:rsidRDefault="004B746D" w:rsidP="00D522BE">
            <w:pPr>
              <w:widowControl w:val="0"/>
              <w:jc w:val="center"/>
            </w:pPr>
            <w:r>
              <w:t>283 460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172 150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jc w:val="center"/>
            </w:pPr>
            <w:r>
              <w:t>29 310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41 000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41 000</w:t>
            </w:r>
          </w:p>
        </w:tc>
        <w:tc>
          <w:tcPr>
            <w:tcW w:w="2160" w:type="dxa"/>
          </w:tcPr>
          <w:p w:rsidR="004B746D" w:rsidRPr="0005523F" w:rsidRDefault="004B746D" w:rsidP="00D522BE">
            <w:pPr>
              <w:widowControl w:val="0"/>
            </w:pPr>
            <w:r w:rsidRPr="0005523F">
              <w:t>Привлечение потенциальных инвесторов</w:t>
            </w: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</w:pPr>
            <w:r w:rsidRPr="0005523F">
              <w:t>администрация МОЩР</w:t>
            </w:r>
          </w:p>
        </w:tc>
      </w:tr>
      <w:tr w:rsidR="004B746D" w:rsidRPr="0005523F" w:rsidTr="00BA409E">
        <w:trPr>
          <w:trHeight w:val="546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</w:pPr>
            <w:r w:rsidRPr="0005523F">
              <w:t>1.4</w:t>
            </w:r>
          </w:p>
        </w:tc>
        <w:tc>
          <w:tcPr>
            <w:tcW w:w="2340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 xml:space="preserve">Мероприятие № 4 </w:t>
            </w:r>
          </w:p>
          <w:p w:rsidR="004B746D" w:rsidRPr="0005523F" w:rsidRDefault="004B746D" w:rsidP="00D522BE">
            <w:pPr>
              <w:widowControl w:val="0"/>
              <w:jc w:val="both"/>
            </w:pPr>
            <w:r w:rsidRPr="0005523F">
              <w:t>Обеспечение функционирования Инвестиционного портала администрации муниципального образования Щербиновский район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</w:pPr>
            <w:r w:rsidRPr="0005523F">
              <w:t xml:space="preserve">бюджет муниципального </w:t>
            </w:r>
          </w:p>
          <w:p w:rsidR="004B746D" w:rsidRPr="0005523F" w:rsidRDefault="004B746D" w:rsidP="00D522BE">
            <w:pPr>
              <w:widowControl w:val="0"/>
            </w:pPr>
            <w:r w:rsidRPr="0005523F">
              <w:t>образования Щербиновский район</w:t>
            </w:r>
          </w:p>
        </w:tc>
        <w:tc>
          <w:tcPr>
            <w:tcW w:w="1454" w:type="dxa"/>
          </w:tcPr>
          <w:p w:rsidR="004B746D" w:rsidRPr="0005523F" w:rsidRDefault="004B746D" w:rsidP="00D522BE">
            <w:pPr>
              <w:widowControl w:val="0"/>
              <w:jc w:val="center"/>
            </w:pPr>
            <w:r>
              <w:t>246 610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13 000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jc w:val="center"/>
            </w:pPr>
            <w:r>
              <w:t>77 610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78 000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78 000</w:t>
            </w:r>
          </w:p>
        </w:tc>
        <w:tc>
          <w:tcPr>
            <w:tcW w:w="2160" w:type="dxa"/>
          </w:tcPr>
          <w:p w:rsidR="004B746D" w:rsidRPr="0005523F" w:rsidRDefault="004B746D" w:rsidP="00D522BE">
            <w:pPr>
              <w:widowControl w:val="0"/>
              <w:jc w:val="both"/>
            </w:pPr>
            <w:r w:rsidRPr="0005523F">
              <w:t>Создание удобной электронной площадки в сети Интернет для потенциальных инвесторов, находящихся в поиске инвестиционных предложений</w:t>
            </w: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</w:pPr>
            <w:r w:rsidRPr="0005523F">
              <w:t>администрация МОЩР</w:t>
            </w:r>
          </w:p>
        </w:tc>
      </w:tr>
      <w:tr w:rsidR="004B746D" w:rsidRPr="0005523F" w:rsidTr="00BA409E">
        <w:trPr>
          <w:trHeight w:val="546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</w:pPr>
            <w:r w:rsidRPr="0005523F">
              <w:t>2.</w:t>
            </w:r>
          </w:p>
        </w:tc>
        <w:tc>
          <w:tcPr>
            <w:tcW w:w="2340" w:type="dxa"/>
          </w:tcPr>
          <w:p w:rsidR="004B746D" w:rsidRPr="0005523F" w:rsidRDefault="004B746D" w:rsidP="00BA409E">
            <w:pPr>
              <w:widowControl w:val="0"/>
              <w:jc w:val="both"/>
            </w:pPr>
            <w:r w:rsidRPr="0005523F">
              <w:t xml:space="preserve">Основное мероприятие № 2 «Разработка стратегии социально-экономического </w:t>
            </w:r>
          </w:p>
        </w:tc>
        <w:tc>
          <w:tcPr>
            <w:tcW w:w="1620" w:type="dxa"/>
          </w:tcPr>
          <w:p w:rsidR="004B746D" w:rsidRPr="0005523F" w:rsidRDefault="004B746D" w:rsidP="00D522BE">
            <w:pPr>
              <w:widowControl w:val="0"/>
            </w:pPr>
            <w:r w:rsidRPr="0005523F">
              <w:t xml:space="preserve">бюджет муни-ципального </w:t>
            </w:r>
          </w:p>
          <w:p w:rsidR="004B746D" w:rsidRPr="0005523F" w:rsidRDefault="004B746D" w:rsidP="00D522BE">
            <w:pPr>
              <w:widowControl w:val="0"/>
              <w:rPr>
                <w:b/>
              </w:rPr>
            </w:pPr>
            <w:r w:rsidRPr="0005523F">
              <w:t>образования Щербиновский район</w:t>
            </w:r>
          </w:p>
        </w:tc>
        <w:tc>
          <w:tcPr>
            <w:tcW w:w="1454" w:type="dxa"/>
          </w:tcPr>
          <w:p w:rsidR="004B746D" w:rsidRPr="0005523F" w:rsidRDefault="004B746D" w:rsidP="00D522BE">
            <w:pPr>
              <w:widowControl w:val="0"/>
              <w:jc w:val="center"/>
            </w:pPr>
            <w:r>
              <w:t>113 503,33</w:t>
            </w:r>
            <w:bookmarkStart w:id="0" w:name="_GoBack"/>
            <w:bookmarkEnd w:id="0"/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0</w:t>
            </w:r>
          </w:p>
        </w:tc>
        <w:tc>
          <w:tcPr>
            <w:tcW w:w="1240" w:type="dxa"/>
          </w:tcPr>
          <w:p w:rsidR="004B746D" w:rsidRPr="0005523F" w:rsidRDefault="004B746D" w:rsidP="00D522BE">
            <w:pPr>
              <w:jc w:val="center"/>
            </w:pPr>
            <w:r>
              <w:t>113 503,33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jc w:val="center"/>
            </w:pPr>
            <w:r w:rsidRPr="0005523F">
              <w:t>0</w:t>
            </w:r>
          </w:p>
        </w:tc>
        <w:tc>
          <w:tcPr>
            <w:tcW w:w="1080" w:type="dxa"/>
          </w:tcPr>
          <w:p w:rsidR="004B746D" w:rsidRPr="0005523F" w:rsidRDefault="004B746D" w:rsidP="00D522BE">
            <w:pPr>
              <w:widowControl w:val="0"/>
              <w:jc w:val="center"/>
            </w:pPr>
            <w:r w:rsidRPr="0005523F">
              <w:t>0</w:t>
            </w:r>
          </w:p>
        </w:tc>
        <w:tc>
          <w:tcPr>
            <w:tcW w:w="2160" w:type="dxa"/>
          </w:tcPr>
          <w:p w:rsidR="004B746D" w:rsidRPr="0005523F" w:rsidRDefault="004B746D" w:rsidP="00BA409E">
            <w:pPr>
              <w:widowControl w:val="0"/>
              <w:jc w:val="both"/>
            </w:pPr>
            <w:r w:rsidRPr="0005523F">
              <w:t xml:space="preserve">Формирование эффективной стратегии социально-экономического развития </w:t>
            </w: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</w:pPr>
            <w:r w:rsidRPr="0005523F">
              <w:t>администрация МОЩР</w:t>
            </w:r>
          </w:p>
        </w:tc>
      </w:tr>
      <w:tr w:rsidR="004B746D" w:rsidRPr="0005523F" w:rsidTr="00BA409E">
        <w:trPr>
          <w:trHeight w:val="174"/>
          <w:tblCellSpacing w:w="5" w:type="nil"/>
        </w:trPr>
        <w:tc>
          <w:tcPr>
            <w:tcW w:w="540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1</w:t>
            </w:r>
          </w:p>
        </w:tc>
        <w:tc>
          <w:tcPr>
            <w:tcW w:w="2340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2</w:t>
            </w:r>
          </w:p>
        </w:tc>
        <w:tc>
          <w:tcPr>
            <w:tcW w:w="1620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3</w:t>
            </w:r>
          </w:p>
        </w:tc>
        <w:tc>
          <w:tcPr>
            <w:tcW w:w="1454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4</w:t>
            </w:r>
          </w:p>
        </w:tc>
        <w:tc>
          <w:tcPr>
            <w:tcW w:w="1080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5</w:t>
            </w:r>
          </w:p>
        </w:tc>
        <w:tc>
          <w:tcPr>
            <w:tcW w:w="1240" w:type="dxa"/>
          </w:tcPr>
          <w:p w:rsidR="004B746D" w:rsidRPr="0005523F" w:rsidRDefault="004B746D" w:rsidP="006E4B23">
            <w:pPr>
              <w:jc w:val="center"/>
            </w:pPr>
            <w:r w:rsidRPr="0005523F">
              <w:t>6</w:t>
            </w:r>
          </w:p>
        </w:tc>
        <w:tc>
          <w:tcPr>
            <w:tcW w:w="1080" w:type="dxa"/>
          </w:tcPr>
          <w:p w:rsidR="004B746D" w:rsidRPr="0005523F" w:rsidRDefault="004B746D" w:rsidP="006E4B23">
            <w:pPr>
              <w:jc w:val="center"/>
            </w:pPr>
            <w:r w:rsidRPr="0005523F">
              <w:t>7</w:t>
            </w:r>
          </w:p>
        </w:tc>
        <w:tc>
          <w:tcPr>
            <w:tcW w:w="1080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8</w:t>
            </w:r>
          </w:p>
        </w:tc>
        <w:tc>
          <w:tcPr>
            <w:tcW w:w="2160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9</w:t>
            </w:r>
          </w:p>
        </w:tc>
        <w:tc>
          <w:tcPr>
            <w:tcW w:w="2219" w:type="dxa"/>
          </w:tcPr>
          <w:p w:rsidR="004B746D" w:rsidRPr="0005523F" w:rsidRDefault="004B746D" w:rsidP="006E4B23">
            <w:pPr>
              <w:widowControl w:val="0"/>
              <w:jc w:val="center"/>
            </w:pPr>
            <w:r w:rsidRPr="0005523F">
              <w:t>10</w:t>
            </w:r>
          </w:p>
        </w:tc>
      </w:tr>
      <w:tr w:rsidR="004B746D" w:rsidRPr="0005523F" w:rsidTr="00BA409E">
        <w:trPr>
          <w:trHeight w:val="174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  <w:jc w:val="center"/>
            </w:pPr>
          </w:p>
        </w:tc>
        <w:tc>
          <w:tcPr>
            <w:tcW w:w="2340" w:type="dxa"/>
          </w:tcPr>
          <w:p w:rsidR="004B746D" w:rsidRPr="0005523F" w:rsidRDefault="004B746D" w:rsidP="006E4B23">
            <w:pPr>
              <w:widowControl w:val="0"/>
            </w:pPr>
            <w:r w:rsidRPr="0005523F">
              <w:t xml:space="preserve"> развития муниципального образования Щербиновский район до 2030 года»</w:t>
            </w:r>
          </w:p>
        </w:tc>
        <w:tc>
          <w:tcPr>
            <w:tcW w:w="1620" w:type="dxa"/>
          </w:tcPr>
          <w:p w:rsidR="004B746D" w:rsidRPr="0005523F" w:rsidRDefault="004B746D" w:rsidP="006E4B23">
            <w:pPr>
              <w:widowControl w:val="0"/>
              <w:jc w:val="center"/>
            </w:pPr>
          </w:p>
        </w:tc>
        <w:tc>
          <w:tcPr>
            <w:tcW w:w="1454" w:type="dxa"/>
          </w:tcPr>
          <w:p w:rsidR="004B746D" w:rsidRPr="0005523F" w:rsidRDefault="004B746D" w:rsidP="006E4B23">
            <w:pPr>
              <w:widowControl w:val="0"/>
              <w:jc w:val="center"/>
            </w:pPr>
          </w:p>
        </w:tc>
        <w:tc>
          <w:tcPr>
            <w:tcW w:w="1080" w:type="dxa"/>
          </w:tcPr>
          <w:p w:rsidR="004B746D" w:rsidRPr="0005523F" w:rsidRDefault="004B746D" w:rsidP="006E4B23">
            <w:pPr>
              <w:widowControl w:val="0"/>
              <w:jc w:val="center"/>
            </w:pPr>
          </w:p>
        </w:tc>
        <w:tc>
          <w:tcPr>
            <w:tcW w:w="1240" w:type="dxa"/>
          </w:tcPr>
          <w:p w:rsidR="004B746D" w:rsidRPr="0005523F" w:rsidRDefault="004B746D" w:rsidP="006E4B23">
            <w:pPr>
              <w:jc w:val="center"/>
            </w:pPr>
          </w:p>
        </w:tc>
        <w:tc>
          <w:tcPr>
            <w:tcW w:w="1080" w:type="dxa"/>
          </w:tcPr>
          <w:p w:rsidR="004B746D" w:rsidRPr="0005523F" w:rsidRDefault="004B746D" w:rsidP="006E4B23">
            <w:pPr>
              <w:jc w:val="center"/>
            </w:pPr>
          </w:p>
        </w:tc>
        <w:tc>
          <w:tcPr>
            <w:tcW w:w="1080" w:type="dxa"/>
          </w:tcPr>
          <w:p w:rsidR="004B746D" w:rsidRPr="0005523F" w:rsidRDefault="004B746D" w:rsidP="006E4B23">
            <w:pPr>
              <w:widowControl w:val="0"/>
              <w:jc w:val="center"/>
            </w:pPr>
          </w:p>
        </w:tc>
        <w:tc>
          <w:tcPr>
            <w:tcW w:w="2160" w:type="dxa"/>
          </w:tcPr>
          <w:p w:rsidR="004B746D" w:rsidRPr="0005523F" w:rsidRDefault="004B746D" w:rsidP="006E4B23">
            <w:pPr>
              <w:widowControl w:val="0"/>
              <w:jc w:val="both"/>
            </w:pPr>
            <w:r w:rsidRPr="0005523F">
              <w:t>муниципального образования Щербиновский район до 2030 года»</w:t>
            </w:r>
          </w:p>
          <w:p w:rsidR="004B746D" w:rsidRPr="0005523F" w:rsidRDefault="004B746D" w:rsidP="006E4B23">
            <w:pPr>
              <w:widowControl w:val="0"/>
              <w:jc w:val="center"/>
            </w:pP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  <w:jc w:val="center"/>
            </w:pPr>
          </w:p>
        </w:tc>
      </w:tr>
      <w:tr w:rsidR="004B746D" w:rsidRPr="0005523F" w:rsidTr="00BA409E">
        <w:trPr>
          <w:trHeight w:val="546"/>
          <w:tblCellSpacing w:w="5" w:type="nil"/>
        </w:trPr>
        <w:tc>
          <w:tcPr>
            <w:tcW w:w="540" w:type="dxa"/>
          </w:tcPr>
          <w:p w:rsidR="004B746D" w:rsidRPr="0005523F" w:rsidRDefault="004B746D" w:rsidP="00D522BE">
            <w:pPr>
              <w:widowControl w:val="0"/>
            </w:pPr>
          </w:p>
        </w:tc>
        <w:tc>
          <w:tcPr>
            <w:tcW w:w="2340" w:type="dxa"/>
          </w:tcPr>
          <w:p w:rsidR="004B746D" w:rsidRPr="001D3BFE" w:rsidRDefault="004B746D" w:rsidP="00D522BE">
            <w:pPr>
              <w:widowControl w:val="0"/>
            </w:pPr>
            <w:r w:rsidRPr="001D3BFE">
              <w:t>Итого</w:t>
            </w:r>
          </w:p>
        </w:tc>
        <w:tc>
          <w:tcPr>
            <w:tcW w:w="1620" w:type="dxa"/>
          </w:tcPr>
          <w:p w:rsidR="004B746D" w:rsidRPr="001D3BFE" w:rsidRDefault="004B746D" w:rsidP="00D522BE">
            <w:pPr>
              <w:widowControl w:val="0"/>
            </w:pPr>
            <w:r w:rsidRPr="001D3BFE">
              <w:t>бюджет муниципального образования Щербиновский район</w:t>
            </w:r>
          </w:p>
        </w:tc>
        <w:tc>
          <w:tcPr>
            <w:tcW w:w="1454" w:type="dxa"/>
          </w:tcPr>
          <w:p w:rsidR="004B746D" w:rsidRPr="001D3BFE" w:rsidRDefault="004B746D" w:rsidP="00FA6FA7">
            <w:pPr>
              <w:widowControl w:val="0"/>
              <w:jc w:val="center"/>
            </w:pPr>
            <w:r w:rsidRPr="001D3BFE">
              <w:t>2 043 213,33</w:t>
            </w:r>
          </w:p>
        </w:tc>
        <w:tc>
          <w:tcPr>
            <w:tcW w:w="1080" w:type="dxa"/>
          </w:tcPr>
          <w:p w:rsidR="004B746D" w:rsidRPr="001D3BFE" w:rsidRDefault="004B746D" w:rsidP="00D522BE">
            <w:pPr>
              <w:widowControl w:val="0"/>
              <w:jc w:val="center"/>
            </w:pPr>
            <w:r w:rsidRPr="001D3BFE">
              <w:t>476 150</w:t>
            </w:r>
          </w:p>
        </w:tc>
        <w:tc>
          <w:tcPr>
            <w:tcW w:w="1240" w:type="dxa"/>
          </w:tcPr>
          <w:p w:rsidR="004B746D" w:rsidRPr="001D3BFE" w:rsidRDefault="004B746D" w:rsidP="00D522BE">
            <w:pPr>
              <w:jc w:val="center"/>
            </w:pPr>
            <w:r w:rsidRPr="001D3BFE">
              <w:t>544 563,33</w:t>
            </w:r>
          </w:p>
        </w:tc>
        <w:tc>
          <w:tcPr>
            <w:tcW w:w="1080" w:type="dxa"/>
          </w:tcPr>
          <w:p w:rsidR="004B746D" w:rsidRPr="001D3BFE" w:rsidRDefault="004B746D" w:rsidP="00D522BE">
            <w:pPr>
              <w:jc w:val="center"/>
            </w:pPr>
            <w:r w:rsidRPr="001D3BFE">
              <w:t>494 100</w:t>
            </w:r>
          </w:p>
        </w:tc>
        <w:tc>
          <w:tcPr>
            <w:tcW w:w="1080" w:type="dxa"/>
          </w:tcPr>
          <w:p w:rsidR="004B746D" w:rsidRPr="001D3BFE" w:rsidRDefault="004B746D" w:rsidP="00D522BE">
            <w:pPr>
              <w:widowControl w:val="0"/>
              <w:jc w:val="center"/>
            </w:pPr>
            <w:r w:rsidRPr="001D3BFE">
              <w:t>528 400</w:t>
            </w:r>
          </w:p>
        </w:tc>
        <w:tc>
          <w:tcPr>
            <w:tcW w:w="2160" w:type="dxa"/>
          </w:tcPr>
          <w:p w:rsidR="004B746D" w:rsidRPr="0005523F" w:rsidRDefault="004B746D" w:rsidP="00D522BE">
            <w:pPr>
              <w:widowControl w:val="0"/>
            </w:pPr>
          </w:p>
        </w:tc>
        <w:tc>
          <w:tcPr>
            <w:tcW w:w="2219" w:type="dxa"/>
          </w:tcPr>
          <w:p w:rsidR="004B746D" w:rsidRPr="0005523F" w:rsidRDefault="004B746D" w:rsidP="00D522BE">
            <w:pPr>
              <w:widowControl w:val="0"/>
            </w:pPr>
          </w:p>
        </w:tc>
      </w:tr>
    </w:tbl>
    <w:p w:rsidR="004B746D" w:rsidRPr="001D3BFE" w:rsidRDefault="004B746D" w:rsidP="00420635">
      <w:pPr>
        <w:jc w:val="right"/>
        <w:outlineLvl w:val="2"/>
        <w:rPr>
          <w:sz w:val="28"/>
          <w:szCs w:val="28"/>
        </w:rPr>
      </w:pPr>
      <w:r w:rsidRPr="001D3BFE">
        <w:rPr>
          <w:sz w:val="28"/>
          <w:szCs w:val="28"/>
        </w:rPr>
        <w:t xml:space="preserve">    ».</w:t>
      </w:r>
    </w:p>
    <w:p w:rsidR="004B746D" w:rsidRPr="0005523F" w:rsidRDefault="004B746D" w:rsidP="00420635"/>
    <w:p w:rsidR="004B746D" w:rsidRPr="0005523F" w:rsidRDefault="004B746D" w:rsidP="00420635"/>
    <w:p w:rsidR="004B746D" w:rsidRPr="00BA409E" w:rsidRDefault="004B746D" w:rsidP="00420635">
      <w:pPr>
        <w:rPr>
          <w:sz w:val="28"/>
          <w:szCs w:val="28"/>
        </w:rPr>
      </w:pPr>
      <w:r w:rsidRPr="00BA409E">
        <w:rPr>
          <w:sz w:val="28"/>
          <w:szCs w:val="28"/>
        </w:rPr>
        <w:t>Начальник отдела экономики</w:t>
      </w:r>
    </w:p>
    <w:p w:rsidR="004B746D" w:rsidRPr="00BA409E" w:rsidRDefault="004B746D" w:rsidP="00420635">
      <w:pPr>
        <w:rPr>
          <w:sz w:val="28"/>
          <w:szCs w:val="28"/>
        </w:rPr>
      </w:pPr>
      <w:r w:rsidRPr="00BA409E">
        <w:rPr>
          <w:sz w:val="28"/>
          <w:szCs w:val="28"/>
        </w:rPr>
        <w:t xml:space="preserve">администрации муниципального </w:t>
      </w:r>
    </w:p>
    <w:p w:rsidR="004B746D" w:rsidRPr="00BA409E" w:rsidRDefault="004B746D" w:rsidP="00420635">
      <w:pPr>
        <w:rPr>
          <w:sz w:val="28"/>
          <w:szCs w:val="28"/>
        </w:rPr>
      </w:pPr>
      <w:r w:rsidRPr="00BA409E">
        <w:rPr>
          <w:sz w:val="28"/>
          <w:szCs w:val="28"/>
        </w:rPr>
        <w:t xml:space="preserve">образования Щербиновский район                        </w:t>
      </w:r>
      <w:r>
        <w:rPr>
          <w:sz w:val="28"/>
          <w:szCs w:val="28"/>
        </w:rPr>
        <w:t xml:space="preserve"> </w:t>
      </w:r>
      <w:r w:rsidRPr="00BA409E">
        <w:rPr>
          <w:sz w:val="28"/>
          <w:szCs w:val="28"/>
        </w:rPr>
        <w:t xml:space="preserve">                                                                                                   К.В. Савагина</w:t>
      </w:r>
    </w:p>
    <w:p w:rsidR="004B746D" w:rsidRPr="00BA409E" w:rsidRDefault="004B746D" w:rsidP="00420635">
      <w:pPr>
        <w:rPr>
          <w:sz w:val="28"/>
          <w:szCs w:val="28"/>
        </w:rPr>
      </w:pPr>
    </w:p>
    <w:p w:rsidR="004B746D" w:rsidRDefault="004B746D"/>
    <w:sectPr w:rsidR="004B746D" w:rsidSect="00E96D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746D" w:rsidRDefault="004B746D" w:rsidP="007B70ED">
      <w:r>
        <w:separator/>
      </w:r>
    </w:p>
  </w:endnote>
  <w:endnote w:type="continuationSeparator" w:id="0">
    <w:p w:rsidR="004B746D" w:rsidRDefault="004B746D" w:rsidP="007B7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746D" w:rsidRDefault="004B746D" w:rsidP="007B70ED">
      <w:r>
        <w:separator/>
      </w:r>
    </w:p>
  </w:footnote>
  <w:footnote w:type="continuationSeparator" w:id="0">
    <w:p w:rsidR="004B746D" w:rsidRDefault="004B746D" w:rsidP="007B70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635"/>
    <w:rsid w:val="0005523F"/>
    <w:rsid w:val="001D3BFE"/>
    <w:rsid w:val="00265D69"/>
    <w:rsid w:val="002B620B"/>
    <w:rsid w:val="00420635"/>
    <w:rsid w:val="004B746D"/>
    <w:rsid w:val="006849B4"/>
    <w:rsid w:val="006E4B23"/>
    <w:rsid w:val="00760149"/>
    <w:rsid w:val="007B70ED"/>
    <w:rsid w:val="008550C7"/>
    <w:rsid w:val="00AF0EE7"/>
    <w:rsid w:val="00AF181F"/>
    <w:rsid w:val="00B4794E"/>
    <w:rsid w:val="00B65C65"/>
    <w:rsid w:val="00BA409E"/>
    <w:rsid w:val="00CB6F22"/>
    <w:rsid w:val="00D44706"/>
    <w:rsid w:val="00D522BE"/>
    <w:rsid w:val="00E96D11"/>
    <w:rsid w:val="00FA6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63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063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7B70E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B70ED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7B70E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B70E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441</Words>
  <Characters>2516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Щербина Виталий</dc:creator>
  <cp:keywords/>
  <dc:description/>
  <cp:lastModifiedBy>chernyakova</cp:lastModifiedBy>
  <cp:revision>10</cp:revision>
  <cp:lastPrinted>2019-08-07T11:16:00Z</cp:lastPrinted>
  <dcterms:created xsi:type="dcterms:W3CDTF">2019-08-06T14:18:00Z</dcterms:created>
  <dcterms:modified xsi:type="dcterms:W3CDTF">2019-08-15T13:28:00Z</dcterms:modified>
</cp:coreProperties>
</file>